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0594F" w14:textId="77777777" w:rsidR="005178B0" w:rsidRDefault="005178B0" w:rsidP="005178B0"/>
    <w:p w14:paraId="107F21F0" w14:textId="77777777" w:rsidR="00BB1E26" w:rsidRDefault="00BB1E26" w:rsidP="005178B0"/>
    <w:p w14:paraId="7845BFC9" w14:textId="508CE2D3"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F40890">
        <w:rPr>
          <w:rFonts w:ascii="Arial Narrow" w:hAnsi="Arial Narrow"/>
          <w:sz w:val="22"/>
        </w:rPr>
        <w:t>Januar</w:t>
      </w:r>
      <w:r w:rsidR="00DB3876">
        <w:rPr>
          <w:rFonts w:ascii="Arial Narrow" w:hAnsi="Arial Narrow"/>
          <w:sz w:val="22"/>
        </w:rPr>
        <w:t xml:space="preserve"> </w:t>
      </w:r>
      <w:r w:rsidR="00736578">
        <w:rPr>
          <w:rFonts w:ascii="Arial Narrow" w:hAnsi="Arial Narrow"/>
          <w:sz w:val="22"/>
        </w:rPr>
        <w:t>202</w:t>
      </w:r>
      <w:r w:rsidR="00F40890">
        <w:rPr>
          <w:rFonts w:ascii="Arial Narrow" w:hAnsi="Arial Narrow"/>
          <w:sz w:val="22"/>
        </w:rPr>
        <w:t>3</w:t>
      </w:r>
    </w:p>
    <w:p w14:paraId="26DB8CCA" w14:textId="72B0D290"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F40890">
        <w:rPr>
          <w:rFonts w:ascii="Arial Narrow" w:hAnsi="Arial Narrow"/>
          <w:sz w:val="22"/>
        </w:rPr>
        <w:t>JN-06/2023</w:t>
      </w:r>
    </w:p>
    <w:p w14:paraId="4FB4E425" w14:textId="77777777" w:rsidR="00BB1E26" w:rsidRDefault="00BB1E26" w:rsidP="005178B0"/>
    <w:p w14:paraId="69A13336" w14:textId="77777777" w:rsidR="00BB1E26" w:rsidRDefault="00BB1E26" w:rsidP="005178B0"/>
    <w:p w14:paraId="68367B4D" w14:textId="77777777" w:rsidR="00BB1E26" w:rsidRDefault="00BB1E26" w:rsidP="005178B0"/>
    <w:p w14:paraId="0D252D44" w14:textId="77777777" w:rsidR="00BB1E26" w:rsidRDefault="00BB1E26" w:rsidP="005178B0"/>
    <w:p w14:paraId="66463995" w14:textId="77777777" w:rsidR="00990C82" w:rsidRDefault="00990C82" w:rsidP="00D02F20">
      <w:pPr>
        <w:rPr>
          <w:b/>
          <w:sz w:val="52"/>
          <w:szCs w:val="52"/>
        </w:rPr>
      </w:pPr>
    </w:p>
    <w:p w14:paraId="2F1BE597" w14:textId="77777777"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14:paraId="5C43B13D" w14:textId="77777777" w:rsidR="00B467D1" w:rsidRDefault="00B467D1" w:rsidP="00990C82">
      <w:pPr>
        <w:jc w:val="center"/>
        <w:rPr>
          <w:b/>
          <w:sz w:val="52"/>
          <w:szCs w:val="52"/>
        </w:rPr>
      </w:pPr>
    </w:p>
    <w:p w14:paraId="2BF353C4" w14:textId="77777777" w:rsidR="009D6C64" w:rsidRDefault="00A81586" w:rsidP="00990C82">
      <w:pPr>
        <w:jc w:val="center"/>
        <w:rPr>
          <w:rFonts w:ascii="Arial Narrow" w:hAnsi="Arial Narrow"/>
          <w:b/>
          <w:sz w:val="40"/>
          <w:szCs w:val="40"/>
        </w:rPr>
      </w:pPr>
      <w:r>
        <w:rPr>
          <w:rFonts w:ascii="Arial Narrow" w:hAnsi="Arial Narrow"/>
          <w:b/>
          <w:sz w:val="40"/>
          <w:szCs w:val="40"/>
        </w:rPr>
        <w:t>ORTODONTSKE STORITVE</w:t>
      </w:r>
    </w:p>
    <w:p w14:paraId="30E1618B" w14:textId="77777777" w:rsidR="009D6C64" w:rsidRDefault="009D6C64" w:rsidP="00990C82">
      <w:pPr>
        <w:jc w:val="center"/>
        <w:rPr>
          <w:rFonts w:ascii="Arial Narrow" w:hAnsi="Arial Narrow"/>
          <w:b/>
          <w:sz w:val="40"/>
          <w:szCs w:val="40"/>
        </w:rPr>
      </w:pPr>
    </w:p>
    <w:p w14:paraId="5167D515" w14:textId="77777777" w:rsidR="009D6C64" w:rsidRDefault="009D6C64" w:rsidP="00990C82">
      <w:pPr>
        <w:jc w:val="center"/>
        <w:rPr>
          <w:rFonts w:ascii="Arial Narrow" w:hAnsi="Arial Narrow"/>
          <w:b/>
          <w:sz w:val="40"/>
          <w:szCs w:val="40"/>
        </w:rPr>
      </w:pPr>
    </w:p>
    <w:p w14:paraId="17665A54" w14:textId="77777777"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14:paraId="4CA3F7DF" w14:textId="77777777" w:rsidR="00990C82" w:rsidRPr="00152883" w:rsidRDefault="00990C82" w:rsidP="00990C82">
      <w:pPr>
        <w:jc w:val="center"/>
        <w:rPr>
          <w:b/>
          <w:sz w:val="52"/>
          <w:szCs w:val="52"/>
        </w:rPr>
      </w:pPr>
    </w:p>
    <w:p w14:paraId="4968F80F" w14:textId="5B2BC64B" w:rsidR="00990C82" w:rsidRPr="00B467D1" w:rsidRDefault="00F40890" w:rsidP="00990C82">
      <w:pPr>
        <w:jc w:val="center"/>
        <w:rPr>
          <w:rFonts w:ascii="Arial Narrow" w:hAnsi="Arial Narrow"/>
          <w:b/>
          <w:sz w:val="40"/>
          <w:szCs w:val="40"/>
        </w:rPr>
      </w:pPr>
      <w:r>
        <w:rPr>
          <w:rFonts w:ascii="Arial Narrow" w:hAnsi="Arial Narrow"/>
          <w:b/>
          <w:sz w:val="40"/>
          <w:szCs w:val="40"/>
        </w:rPr>
        <w:t>JN-06/2023</w:t>
      </w:r>
    </w:p>
    <w:p w14:paraId="5B012D51" w14:textId="77777777" w:rsidR="00990C82" w:rsidRDefault="00990C82" w:rsidP="00D02F20">
      <w:pPr>
        <w:rPr>
          <w:b/>
          <w:sz w:val="52"/>
          <w:szCs w:val="52"/>
        </w:rPr>
      </w:pPr>
    </w:p>
    <w:p w14:paraId="57345C68" w14:textId="77777777" w:rsidR="00D02F20" w:rsidRDefault="00D02F20" w:rsidP="00D02F20">
      <w:pPr>
        <w:rPr>
          <w:b/>
          <w:sz w:val="52"/>
          <w:szCs w:val="52"/>
        </w:rPr>
      </w:pPr>
    </w:p>
    <w:p w14:paraId="0EC9F5C6" w14:textId="77777777" w:rsidR="009D6C64" w:rsidRDefault="009D6C64" w:rsidP="00D02F20">
      <w:pPr>
        <w:rPr>
          <w:b/>
          <w:sz w:val="52"/>
          <w:szCs w:val="52"/>
        </w:rPr>
      </w:pPr>
    </w:p>
    <w:p w14:paraId="74E6674C" w14:textId="77777777" w:rsidR="009D6C64" w:rsidRDefault="009D6C64" w:rsidP="00D02F20">
      <w:pPr>
        <w:rPr>
          <w:b/>
          <w:sz w:val="52"/>
          <w:szCs w:val="52"/>
        </w:rPr>
      </w:pPr>
    </w:p>
    <w:p w14:paraId="4615BB8E" w14:textId="77777777" w:rsidR="009D6C64" w:rsidRDefault="009D6C64" w:rsidP="00D02F20">
      <w:pPr>
        <w:rPr>
          <w:b/>
          <w:sz w:val="52"/>
          <w:szCs w:val="52"/>
        </w:rPr>
      </w:pPr>
    </w:p>
    <w:p w14:paraId="4AC9149F" w14:textId="77777777" w:rsidR="009D6C64" w:rsidRDefault="009D6C64" w:rsidP="00D02F20">
      <w:pPr>
        <w:rPr>
          <w:b/>
          <w:sz w:val="52"/>
          <w:szCs w:val="52"/>
        </w:rPr>
      </w:pPr>
    </w:p>
    <w:p w14:paraId="1F28F008" w14:textId="77777777" w:rsidR="009D6C64" w:rsidRDefault="009D6C64" w:rsidP="00D02F20">
      <w:pPr>
        <w:rPr>
          <w:b/>
          <w:sz w:val="52"/>
          <w:szCs w:val="52"/>
        </w:rPr>
      </w:pPr>
    </w:p>
    <w:p w14:paraId="008D1556" w14:textId="77777777"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0"/>
      </w:tblGrid>
      <w:tr w:rsidR="009911D2" w14:paraId="6F04E423" w14:textId="77777777" w:rsidTr="009911D2">
        <w:tc>
          <w:tcPr>
            <w:tcW w:w="4605" w:type="dxa"/>
          </w:tcPr>
          <w:p w14:paraId="3F784116" w14:textId="77777777" w:rsidR="009911D2" w:rsidRDefault="009911D2" w:rsidP="009911D2">
            <w:pPr>
              <w:jc w:val="center"/>
              <w:rPr>
                <w:rFonts w:ascii="Arial Narrow" w:hAnsi="Arial Narrow"/>
                <w:sz w:val="22"/>
              </w:rPr>
            </w:pPr>
            <w:r>
              <w:rPr>
                <w:rFonts w:ascii="Arial Narrow" w:hAnsi="Arial Narrow"/>
                <w:sz w:val="22"/>
              </w:rPr>
              <w:t>Žig:</w:t>
            </w:r>
          </w:p>
        </w:tc>
        <w:tc>
          <w:tcPr>
            <w:tcW w:w="4605" w:type="dxa"/>
          </w:tcPr>
          <w:p w14:paraId="0365AF5B" w14:textId="77777777"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14:paraId="6E5C93FA" w14:textId="77777777" w:rsidTr="009911D2">
        <w:tc>
          <w:tcPr>
            <w:tcW w:w="4605" w:type="dxa"/>
          </w:tcPr>
          <w:p w14:paraId="29B107C1" w14:textId="77777777" w:rsidR="009911D2" w:rsidRDefault="009911D2" w:rsidP="009D6C64">
            <w:pPr>
              <w:rPr>
                <w:rFonts w:ascii="Arial Narrow" w:hAnsi="Arial Narrow"/>
                <w:sz w:val="22"/>
              </w:rPr>
            </w:pPr>
          </w:p>
        </w:tc>
        <w:tc>
          <w:tcPr>
            <w:tcW w:w="4605" w:type="dxa"/>
          </w:tcPr>
          <w:p w14:paraId="07834677" w14:textId="77777777" w:rsidR="009911D2" w:rsidRDefault="009911D2" w:rsidP="009911D2">
            <w:pPr>
              <w:jc w:val="center"/>
              <w:rPr>
                <w:rFonts w:ascii="Arial Narrow" w:hAnsi="Arial Narrow"/>
                <w:sz w:val="22"/>
              </w:rPr>
            </w:pPr>
          </w:p>
          <w:p w14:paraId="5233046B" w14:textId="4C2F8C5B" w:rsidR="009911D2" w:rsidRDefault="009911D2" w:rsidP="009911D2">
            <w:pPr>
              <w:jc w:val="center"/>
              <w:rPr>
                <w:rFonts w:ascii="Arial Narrow" w:hAnsi="Arial Narrow"/>
                <w:sz w:val="22"/>
              </w:rPr>
            </w:pPr>
            <w:r>
              <w:rPr>
                <w:rFonts w:ascii="Arial Narrow" w:hAnsi="Arial Narrow"/>
                <w:sz w:val="22"/>
              </w:rPr>
              <w:t>prof. dr. Antonija Poplas Susič, dr. med. spec.</w:t>
            </w:r>
          </w:p>
          <w:p w14:paraId="0A3D57C3" w14:textId="77777777" w:rsidR="009911D2" w:rsidRDefault="009911D2" w:rsidP="009911D2">
            <w:pPr>
              <w:jc w:val="center"/>
              <w:rPr>
                <w:rFonts w:ascii="Arial Narrow" w:hAnsi="Arial Narrow"/>
                <w:sz w:val="22"/>
              </w:rPr>
            </w:pPr>
          </w:p>
        </w:tc>
      </w:tr>
    </w:tbl>
    <w:p w14:paraId="70A5CA3D" w14:textId="77777777" w:rsidR="009D6C64" w:rsidRPr="00CC257E" w:rsidRDefault="009D6C64" w:rsidP="009D6C64">
      <w:pPr>
        <w:rPr>
          <w:rFonts w:ascii="Arial Narrow" w:hAnsi="Arial Narrow"/>
          <w:sz w:val="22"/>
        </w:rPr>
      </w:pPr>
    </w:p>
    <w:p w14:paraId="234C8012" w14:textId="77777777"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14:paraId="48D9FA65" w14:textId="77777777" w:rsidR="009D6C64" w:rsidRDefault="009D6C64" w:rsidP="009D6C64">
      <w:pPr>
        <w:ind w:left="4248" w:firstLine="708"/>
      </w:pPr>
      <w:r>
        <w:tab/>
      </w:r>
    </w:p>
    <w:p w14:paraId="6D67D5F2" w14:textId="77777777" w:rsidR="00990C82" w:rsidRDefault="0077559D" w:rsidP="00152883">
      <w:pPr>
        <w:jc w:val="center"/>
        <w:rPr>
          <w:b/>
          <w:szCs w:val="20"/>
        </w:rPr>
      </w:pPr>
      <w:r>
        <w:rPr>
          <w:b/>
          <w:szCs w:val="20"/>
        </w:rPr>
        <w:br w:type="page"/>
      </w:r>
    </w:p>
    <w:p w14:paraId="43879C46" w14:textId="77777777" w:rsidR="00F01878" w:rsidRPr="00767B2D" w:rsidRDefault="00F01878" w:rsidP="00470BC4">
      <w:pPr>
        <w:numPr>
          <w:ilvl w:val="0"/>
          <w:numId w:val="18"/>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14:paraId="448310E8" w14:textId="77777777" w:rsidR="00F01878" w:rsidRPr="00E7430E" w:rsidRDefault="00F01878" w:rsidP="00F01878">
      <w:pPr>
        <w:tabs>
          <w:tab w:val="left" w:pos="567"/>
        </w:tabs>
        <w:ind w:right="49"/>
        <w:rPr>
          <w:rFonts w:ascii="Arial Narrow" w:hAnsi="Arial Narrow"/>
          <w:szCs w:val="20"/>
        </w:rPr>
      </w:pPr>
    </w:p>
    <w:p w14:paraId="732C6833" w14:textId="77777777"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14:paraId="09A65727" w14:textId="77777777" w:rsidR="00F01878" w:rsidRPr="00E7430E" w:rsidRDefault="00F01878" w:rsidP="00F01878">
      <w:pPr>
        <w:rPr>
          <w:rFonts w:ascii="Arial Narrow" w:hAnsi="Arial Narrow"/>
          <w:szCs w:val="20"/>
        </w:rPr>
      </w:pPr>
    </w:p>
    <w:p w14:paraId="4D6A38ED" w14:textId="77777777"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14:paraId="7F16BA0E" w14:textId="77777777" w:rsidR="00F01878" w:rsidRPr="00E7430E" w:rsidRDefault="00F01878" w:rsidP="00F01878">
      <w:pPr>
        <w:rPr>
          <w:rFonts w:ascii="Arial Narrow" w:hAnsi="Arial Narrow"/>
          <w:szCs w:val="20"/>
        </w:rPr>
      </w:pPr>
    </w:p>
    <w:p w14:paraId="25ECA2C0" w14:textId="77777777" w:rsidR="00F01878" w:rsidRPr="00E7430E" w:rsidRDefault="00F01878" w:rsidP="00F01878">
      <w:pPr>
        <w:rPr>
          <w:rFonts w:ascii="Arial Narrow" w:hAnsi="Arial Narrow"/>
          <w:szCs w:val="20"/>
        </w:rPr>
      </w:pPr>
      <w:r w:rsidRPr="00E7430E">
        <w:rPr>
          <w:rFonts w:ascii="Arial Narrow" w:hAnsi="Arial Narrow"/>
          <w:szCs w:val="20"/>
        </w:rPr>
        <w:t>Ime in sedež naročnika:</w:t>
      </w:r>
    </w:p>
    <w:p w14:paraId="022C5660" w14:textId="77777777" w:rsidR="00F01878" w:rsidRPr="00E7430E" w:rsidRDefault="00F01878" w:rsidP="00F01878">
      <w:pPr>
        <w:rPr>
          <w:rFonts w:ascii="Arial Narrow" w:hAnsi="Arial Narrow"/>
          <w:szCs w:val="20"/>
        </w:rPr>
      </w:pPr>
      <w:r w:rsidRPr="00E7430E">
        <w:rPr>
          <w:rFonts w:ascii="Arial Narrow" w:hAnsi="Arial Narrow"/>
          <w:szCs w:val="20"/>
        </w:rPr>
        <w:t>ZDRAVSTVENI DOM LJUBLJANA</w:t>
      </w:r>
    </w:p>
    <w:p w14:paraId="79FA644F" w14:textId="77777777" w:rsidR="00F01878" w:rsidRPr="00E7430E" w:rsidRDefault="00F01878" w:rsidP="00F01878">
      <w:pPr>
        <w:rPr>
          <w:rFonts w:ascii="Arial Narrow" w:hAnsi="Arial Narrow"/>
          <w:szCs w:val="20"/>
        </w:rPr>
      </w:pPr>
      <w:r w:rsidRPr="00E7430E">
        <w:rPr>
          <w:rFonts w:ascii="Arial Narrow" w:hAnsi="Arial Narrow"/>
          <w:szCs w:val="20"/>
        </w:rPr>
        <w:t>Metelkova ulica 9</w:t>
      </w:r>
    </w:p>
    <w:p w14:paraId="15E716D3" w14:textId="77777777" w:rsidR="00F01878" w:rsidRPr="00E7430E" w:rsidRDefault="00F01878" w:rsidP="00F01878">
      <w:pPr>
        <w:rPr>
          <w:rFonts w:ascii="Arial Narrow" w:hAnsi="Arial Narrow"/>
          <w:szCs w:val="20"/>
        </w:rPr>
      </w:pPr>
      <w:r w:rsidRPr="00E7430E">
        <w:rPr>
          <w:rFonts w:ascii="Arial Narrow" w:hAnsi="Arial Narrow"/>
          <w:szCs w:val="20"/>
        </w:rPr>
        <w:t>1000 Ljubljana</w:t>
      </w:r>
    </w:p>
    <w:p w14:paraId="5D636B40" w14:textId="77777777" w:rsidR="00F01878" w:rsidRPr="00E7430E" w:rsidRDefault="00F01878" w:rsidP="00F01878">
      <w:pPr>
        <w:ind w:left="566" w:firstLine="1"/>
        <w:rPr>
          <w:rFonts w:ascii="Arial Narrow" w:hAnsi="Arial Narrow"/>
          <w:szCs w:val="20"/>
        </w:rPr>
      </w:pPr>
    </w:p>
    <w:p w14:paraId="4A1664D8" w14:textId="77777777"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14:paraId="58279034" w14:textId="77777777" w:rsidR="00F01878" w:rsidRPr="00E7430E" w:rsidRDefault="00F01878" w:rsidP="00F01878">
      <w:pPr>
        <w:rPr>
          <w:rFonts w:ascii="Arial Narrow" w:hAnsi="Arial Narrow"/>
          <w:szCs w:val="20"/>
        </w:rPr>
      </w:pPr>
      <w:r w:rsidRPr="00E7430E">
        <w:rPr>
          <w:rFonts w:ascii="Arial Narrow" w:hAnsi="Arial Narrow"/>
          <w:szCs w:val="20"/>
        </w:rPr>
        <w:t>Erika Savić</w:t>
      </w:r>
    </w:p>
    <w:p w14:paraId="00D3FDA6" w14:textId="77777777"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@zd-lj.si</w:t>
        </w:r>
      </w:hyperlink>
    </w:p>
    <w:p w14:paraId="5FB68C37" w14:textId="77777777" w:rsidR="00F01878" w:rsidRPr="00E7430E" w:rsidRDefault="00F01878" w:rsidP="00F01878">
      <w:pPr>
        <w:rPr>
          <w:rFonts w:ascii="Arial Narrow" w:hAnsi="Arial Narrow"/>
          <w:szCs w:val="20"/>
        </w:rPr>
      </w:pPr>
      <w:r w:rsidRPr="00E7430E">
        <w:rPr>
          <w:rFonts w:ascii="Arial Narrow" w:hAnsi="Arial Narrow"/>
          <w:szCs w:val="20"/>
        </w:rPr>
        <w:t>Telefon: 01/ 3003946</w:t>
      </w:r>
    </w:p>
    <w:p w14:paraId="792DFBAF" w14:textId="77777777" w:rsidR="00F01878" w:rsidRPr="00E7430E" w:rsidRDefault="00F01878" w:rsidP="00F01878">
      <w:pPr>
        <w:rPr>
          <w:rFonts w:ascii="Arial Narrow" w:hAnsi="Arial Narrow"/>
          <w:szCs w:val="20"/>
        </w:rPr>
      </w:pPr>
    </w:p>
    <w:p w14:paraId="741D6ED8" w14:textId="77777777"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14:paraId="2832417E" w14:textId="77777777" w:rsidR="00F01878" w:rsidRPr="00E7430E" w:rsidRDefault="00F01878" w:rsidP="00F01878">
      <w:pPr>
        <w:pStyle w:val="Telobesedila31"/>
        <w:widowControl/>
        <w:rPr>
          <w:rFonts w:ascii="Arial Narrow" w:hAnsi="Arial Narrow"/>
          <w:sz w:val="20"/>
        </w:rPr>
      </w:pPr>
    </w:p>
    <w:p w14:paraId="4FC8FFC8" w14:textId="7E97196D" w:rsidR="00A81586" w:rsidRPr="00F40890" w:rsidRDefault="00A81586" w:rsidP="00F40890">
      <w:pPr>
        <w:rPr>
          <w:rFonts w:ascii="Arial Narrow" w:hAnsi="Arial Narrow"/>
          <w:szCs w:val="20"/>
        </w:rPr>
      </w:pPr>
      <w:r w:rsidRPr="00F40890">
        <w:rPr>
          <w:rFonts w:ascii="Arial Narrow" w:hAnsi="Arial Narrow"/>
          <w:szCs w:val="20"/>
        </w:rPr>
        <w:t xml:space="preserve">Ortodontske storitve za potrebe enote </w:t>
      </w:r>
      <w:r w:rsidR="00F40890">
        <w:rPr>
          <w:rFonts w:ascii="Arial Narrow" w:hAnsi="Arial Narrow"/>
          <w:szCs w:val="20"/>
        </w:rPr>
        <w:t>Center</w:t>
      </w:r>
    </w:p>
    <w:p w14:paraId="6368978F" w14:textId="77777777" w:rsidR="00F01878" w:rsidRPr="00E7430E" w:rsidRDefault="00F01878" w:rsidP="00F01878">
      <w:pPr>
        <w:rPr>
          <w:rFonts w:ascii="Arial Narrow" w:hAnsi="Arial Narrow"/>
          <w:szCs w:val="20"/>
        </w:rPr>
      </w:pPr>
    </w:p>
    <w:p w14:paraId="3E8B2869" w14:textId="77777777"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14:paraId="7B9A075A" w14:textId="77777777" w:rsidR="00F01878" w:rsidRPr="00E7430E" w:rsidRDefault="00F01878" w:rsidP="00F01878">
      <w:pPr>
        <w:rPr>
          <w:rFonts w:ascii="Arial Narrow" w:hAnsi="Arial Narrow"/>
          <w:szCs w:val="20"/>
        </w:rPr>
      </w:pPr>
    </w:p>
    <w:p w14:paraId="363F21E1" w14:textId="77777777" w:rsidR="00FA764C"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Pr>
          <w:rFonts w:ascii="Arial Narrow" w:hAnsi="Arial Narrow"/>
          <w:szCs w:val="20"/>
        </w:rPr>
        <w:t>enega leta</w:t>
      </w:r>
      <w:r w:rsidR="00922E3C">
        <w:rPr>
          <w:rFonts w:ascii="Arial Narrow" w:hAnsi="Arial Narrow"/>
          <w:szCs w:val="20"/>
        </w:rPr>
        <w:t xml:space="preserve"> in sicer od </w:t>
      </w:r>
    </w:p>
    <w:p w14:paraId="5F190546" w14:textId="0AC68E8A" w:rsidR="00F01878" w:rsidRPr="00E7430E" w:rsidRDefault="00FA764C" w:rsidP="00F01878">
      <w:pPr>
        <w:rPr>
          <w:rFonts w:ascii="Arial Narrow" w:hAnsi="Arial Narrow"/>
          <w:szCs w:val="20"/>
        </w:rPr>
      </w:pPr>
      <w:r>
        <w:rPr>
          <w:rFonts w:ascii="Arial Narrow" w:hAnsi="Arial Narrow"/>
          <w:szCs w:val="20"/>
        </w:rPr>
        <w:t>27</w:t>
      </w:r>
      <w:r w:rsidR="00922E3C">
        <w:rPr>
          <w:rFonts w:ascii="Arial Narrow" w:hAnsi="Arial Narrow"/>
          <w:szCs w:val="20"/>
        </w:rPr>
        <w:t>.0</w:t>
      </w:r>
      <w:r>
        <w:rPr>
          <w:rFonts w:ascii="Arial Narrow" w:hAnsi="Arial Narrow"/>
          <w:szCs w:val="20"/>
        </w:rPr>
        <w:t>2</w:t>
      </w:r>
      <w:r w:rsidR="00922E3C">
        <w:rPr>
          <w:rFonts w:ascii="Arial Narrow" w:hAnsi="Arial Narrow"/>
          <w:szCs w:val="20"/>
        </w:rPr>
        <w:t>.202</w:t>
      </w:r>
      <w:r w:rsidR="00F40890">
        <w:rPr>
          <w:rFonts w:ascii="Arial Narrow" w:hAnsi="Arial Narrow"/>
          <w:szCs w:val="20"/>
        </w:rPr>
        <w:t>3</w:t>
      </w:r>
      <w:r w:rsidR="00922E3C">
        <w:rPr>
          <w:rFonts w:ascii="Arial Narrow" w:hAnsi="Arial Narrow"/>
          <w:szCs w:val="20"/>
        </w:rPr>
        <w:t xml:space="preserve"> do </w:t>
      </w:r>
      <w:r w:rsidR="00F40890">
        <w:rPr>
          <w:rFonts w:ascii="Arial Narrow" w:hAnsi="Arial Narrow"/>
          <w:szCs w:val="20"/>
        </w:rPr>
        <w:t>29</w:t>
      </w:r>
      <w:r w:rsidR="00922E3C">
        <w:rPr>
          <w:rFonts w:ascii="Arial Narrow" w:hAnsi="Arial Narrow"/>
          <w:szCs w:val="20"/>
        </w:rPr>
        <w:t>.0</w:t>
      </w:r>
      <w:r w:rsidR="00F40890">
        <w:rPr>
          <w:rFonts w:ascii="Arial Narrow" w:hAnsi="Arial Narrow"/>
          <w:szCs w:val="20"/>
        </w:rPr>
        <w:t>2</w:t>
      </w:r>
      <w:r w:rsidR="00922E3C">
        <w:rPr>
          <w:rFonts w:ascii="Arial Narrow" w:hAnsi="Arial Narrow"/>
          <w:szCs w:val="20"/>
        </w:rPr>
        <w:t>.202</w:t>
      </w:r>
      <w:r w:rsidR="00F40890">
        <w:rPr>
          <w:rFonts w:ascii="Arial Narrow" w:hAnsi="Arial Narrow"/>
          <w:szCs w:val="20"/>
        </w:rPr>
        <w:t>4</w:t>
      </w:r>
      <w:r w:rsidR="00922E3C">
        <w:rPr>
          <w:rFonts w:ascii="Arial Narrow" w:hAnsi="Arial Narrow"/>
          <w:szCs w:val="20"/>
        </w:rPr>
        <w:t>.</w:t>
      </w:r>
    </w:p>
    <w:p w14:paraId="5DEC38C0" w14:textId="77777777" w:rsidR="00053B7D" w:rsidRPr="00E7430E" w:rsidRDefault="00053B7D" w:rsidP="00F01878">
      <w:pPr>
        <w:rPr>
          <w:rFonts w:ascii="Arial Narrow" w:hAnsi="Arial Narrow"/>
          <w:szCs w:val="20"/>
        </w:rPr>
      </w:pPr>
    </w:p>
    <w:p w14:paraId="4A4A1449" w14:textId="77777777"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14:paraId="16F91C00" w14:textId="77777777" w:rsidR="00F01878" w:rsidRPr="00E7430E" w:rsidRDefault="00F01878" w:rsidP="00F01878">
      <w:pPr>
        <w:rPr>
          <w:rFonts w:ascii="Arial Narrow" w:hAnsi="Arial Narrow"/>
          <w:szCs w:val="20"/>
        </w:rPr>
      </w:pPr>
    </w:p>
    <w:p w14:paraId="6DB3D98E" w14:textId="77777777" w:rsidR="00F01878" w:rsidRPr="00E7430E" w:rsidRDefault="00053B7D" w:rsidP="00F01878">
      <w:pPr>
        <w:rPr>
          <w:rFonts w:ascii="Arial Narrow" w:hAnsi="Arial Narrow"/>
          <w:szCs w:val="20"/>
        </w:rPr>
      </w:pPr>
      <w:r w:rsidRPr="00E7430E">
        <w:rPr>
          <w:rFonts w:ascii="Arial Narrow" w:hAnsi="Arial Narrow"/>
          <w:szCs w:val="20"/>
        </w:rPr>
        <w:t>Odprti postopek</w:t>
      </w:r>
    </w:p>
    <w:p w14:paraId="27AE0736" w14:textId="77777777" w:rsidR="00F01878" w:rsidRPr="00E7430E" w:rsidRDefault="00F01878" w:rsidP="00F01878">
      <w:pPr>
        <w:rPr>
          <w:rFonts w:ascii="Arial Narrow" w:hAnsi="Arial Narrow"/>
          <w:szCs w:val="20"/>
        </w:rPr>
      </w:pPr>
    </w:p>
    <w:p w14:paraId="5A576860"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14:paraId="664C08D5" w14:textId="77777777" w:rsidR="00F01878" w:rsidRPr="00E7430E" w:rsidRDefault="00F01878" w:rsidP="00F01878">
      <w:pPr>
        <w:rPr>
          <w:rFonts w:ascii="Arial Narrow" w:hAnsi="Arial Narrow"/>
          <w:szCs w:val="20"/>
        </w:rPr>
      </w:pPr>
    </w:p>
    <w:p w14:paraId="0DFBCB0B" w14:textId="77777777"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14:paraId="0FA91B8C" w14:textId="77777777" w:rsidR="00F01878" w:rsidRPr="00E7430E" w:rsidRDefault="00F01878" w:rsidP="00F01878">
      <w:pPr>
        <w:ind w:right="49"/>
        <w:rPr>
          <w:rFonts w:ascii="Arial Narrow" w:hAnsi="Arial Narrow"/>
          <w:szCs w:val="20"/>
        </w:rPr>
      </w:pPr>
    </w:p>
    <w:p w14:paraId="65928653" w14:textId="77777777"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14:paraId="41380E65" w14:textId="77777777" w:rsidR="00F01878" w:rsidRPr="00E7430E" w:rsidRDefault="00F01878" w:rsidP="00F01878">
      <w:pPr>
        <w:ind w:right="49"/>
        <w:rPr>
          <w:rFonts w:ascii="Arial Narrow" w:hAnsi="Arial Narrow"/>
          <w:szCs w:val="20"/>
        </w:rPr>
      </w:pPr>
    </w:p>
    <w:p w14:paraId="1E8D1647" w14:textId="77777777"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14:paraId="259C769D" w14:textId="77777777" w:rsidR="00A41B29" w:rsidRDefault="00A41B29" w:rsidP="00F01878">
      <w:pPr>
        <w:pStyle w:val="BodyText31"/>
        <w:widowControl/>
        <w:rPr>
          <w:rFonts w:ascii="Arial Narrow" w:hAnsi="Arial Narrow"/>
          <w:sz w:val="20"/>
        </w:rPr>
      </w:pPr>
    </w:p>
    <w:p w14:paraId="7E7F302F" w14:textId="77777777" w:rsidR="00A41B29" w:rsidRPr="00A41B29" w:rsidRDefault="00A41B29" w:rsidP="00A41B29">
      <w:pPr>
        <w:numPr>
          <w:ilvl w:val="0"/>
          <w:numId w:val="18"/>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14:paraId="70688264" w14:textId="77777777" w:rsidR="00A41B29" w:rsidRPr="00E7430E" w:rsidRDefault="00A41B29" w:rsidP="00F01878">
      <w:pPr>
        <w:pStyle w:val="BodyText31"/>
        <w:widowControl/>
        <w:rPr>
          <w:rFonts w:ascii="Arial Narrow" w:hAnsi="Arial Narrow"/>
          <w:sz w:val="20"/>
        </w:rPr>
      </w:pPr>
    </w:p>
    <w:p w14:paraId="745F3853" w14:textId="521DA937"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w:t>
      </w:r>
      <w:r w:rsidR="00F40890">
        <w:rPr>
          <w:rFonts w:ascii="Arial Narrow" w:hAnsi="Arial Narrow"/>
          <w:szCs w:val="20"/>
        </w:rPr>
        <w:t>v celoti</w:t>
      </w:r>
      <w:r w:rsidRPr="00442B20">
        <w:rPr>
          <w:rFonts w:ascii="Arial Narrow" w:hAnsi="Arial Narrow"/>
          <w:szCs w:val="20"/>
        </w:rPr>
        <w:t>.</w:t>
      </w:r>
    </w:p>
    <w:p w14:paraId="0400CE0E" w14:textId="77777777" w:rsidR="00A41B29" w:rsidRPr="00442B20" w:rsidRDefault="00A41B29" w:rsidP="00A41B29">
      <w:pPr>
        <w:rPr>
          <w:rFonts w:ascii="Arial Narrow" w:hAnsi="Arial Narrow"/>
          <w:szCs w:val="20"/>
        </w:rPr>
      </w:pPr>
    </w:p>
    <w:p w14:paraId="2DED92FA" w14:textId="669FC718"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14:paraId="0E2C5AE3" w14:textId="77777777" w:rsidR="00A41B29" w:rsidRPr="009D6C64" w:rsidRDefault="00A41B29" w:rsidP="00A41B29">
      <w:pPr>
        <w:rPr>
          <w:rFonts w:ascii="Arial Narrow" w:hAnsi="Arial Narrow"/>
          <w:szCs w:val="20"/>
        </w:rPr>
      </w:pPr>
    </w:p>
    <w:p w14:paraId="56A776AD" w14:textId="77777777"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14:paraId="7180BE3C" w14:textId="77777777" w:rsidR="00A41B29" w:rsidRPr="009D6C64" w:rsidRDefault="00A41B29" w:rsidP="00A41B29">
      <w:pPr>
        <w:rPr>
          <w:rFonts w:ascii="Arial Narrow" w:hAnsi="Arial Narrow"/>
          <w:szCs w:val="20"/>
        </w:rPr>
      </w:pPr>
    </w:p>
    <w:p w14:paraId="730EF982" w14:textId="77777777"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14:paraId="2086D7DB" w14:textId="1AA5DD54" w:rsidR="001861A6" w:rsidRDefault="001861A6" w:rsidP="00F01878">
      <w:pPr>
        <w:rPr>
          <w:rFonts w:ascii="Arial Narrow" w:hAnsi="Arial Narrow"/>
          <w:szCs w:val="20"/>
        </w:rPr>
      </w:pPr>
    </w:p>
    <w:p w14:paraId="6828B1C9" w14:textId="77777777" w:rsidR="008F7637" w:rsidRPr="00E7430E" w:rsidRDefault="008F7637" w:rsidP="00F01878">
      <w:pPr>
        <w:rPr>
          <w:rFonts w:ascii="Arial Narrow" w:hAnsi="Arial Narrow"/>
          <w:szCs w:val="20"/>
        </w:rPr>
      </w:pPr>
    </w:p>
    <w:p w14:paraId="7013A820" w14:textId="77777777"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Vsebina ponudbe</w:t>
      </w:r>
    </w:p>
    <w:p w14:paraId="3D25BCFA" w14:textId="77777777" w:rsidR="00F01878" w:rsidRPr="00E7430E" w:rsidRDefault="00F01878" w:rsidP="00F01878">
      <w:pPr>
        <w:rPr>
          <w:rFonts w:ascii="Arial Narrow" w:hAnsi="Arial Narrow"/>
          <w:szCs w:val="20"/>
        </w:rPr>
      </w:pPr>
    </w:p>
    <w:p w14:paraId="6BCF8548" w14:textId="77777777"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14:paraId="60928E3B" w14:textId="77777777" w:rsidR="00435476" w:rsidRPr="00E7430E" w:rsidRDefault="00435476" w:rsidP="00435476">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14:paraId="716756DB" w14:textId="77777777" w:rsidR="00435476" w:rsidRDefault="00435476" w:rsidP="00435476">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14:paraId="247BFF34" w14:textId="77777777" w:rsidR="00435476" w:rsidRPr="00E7430E" w:rsidRDefault="00435476" w:rsidP="00435476">
      <w:pPr>
        <w:pStyle w:val="Odstavekseznama"/>
        <w:numPr>
          <w:ilvl w:val="2"/>
          <w:numId w:val="2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14:paraId="43FA3A3E" w14:textId="77777777" w:rsidR="00435476" w:rsidRPr="00E7430E" w:rsidRDefault="00435476" w:rsidP="00435476">
      <w:pPr>
        <w:pStyle w:val="Odstavekseznama"/>
        <w:numPr>
          <w:ilvl w:val="2"/>
          <w:numId w:val="2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14:paraId="719939E2" w14:textId="77777777" w:rsidR="00435476" w:rsidRPr="00E7430E" w:rsidRDefault="00435476" w:rsidP="00435476">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14:paraId="1E4E7962" w14:textId="77777777" w:rsidR="00435476" w:rsidRPr="00E7430E" w:rsidRDefault="00435476" w:rsidP="00435476">
      <w:pPr>
        <w:numPr>
          <w:ilvl w:val="2"/>
          <w:numId w:val="21"/>
        </w:numPr>
        <w:tabs>
          <w:tab w:val="left" w:pos="993"/>
        </w:tabs>
        <w:spacing w:line="240" w:lineRule="auto"/>
        <w:ind w:right="49"/>
        <w:rPr>
          <w:rFonts w:ascii="Arial Narrow" w:hAnsi="Arial Narrow"/>
          <w:szCs w:val="20"/>
        </w:rPr>
      </w:pPr>
      <w:r>
        <w:rPr>
          <w:rFonts w:ascii="Arial Narrow" w:hAnsi="Arial Narrow"/>
          <w:szCs w:val="20"/>
        </w:rPr>
        <w:t>Potrdila vseh bank, pri katerih ima ponudnik odprt transakcijski račun ali BON obrazec</w:t>
      </w:r>
    </w:p>
    <w:p w14:paraId="439355D4" w14:textId="77777777" w:rsidR="00435476" w:rsidRPr="00E7430E" w:rsidRDefault="00435476" w:rsidP="00435476">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14:paraId="06508CD2" w14:textId="77777777" w:rsidR="00435476" w:rsidRPr="00E7430E" w:rsidRDefault="00435476" w:rsidP="00435476">
      <w:pPr>
        <w:numPr>
          <w:ilvl w:val="2"/>
          <w:numId w:val="21"/>
        </w:numPr>
        <w:tabs>
          <w:tab w:val="left" w:pos="993"/>
        </w:tabs>
        <w:spacing w:line="240" w:lineRule="auto"/>
        <w:ind w:right="49"/>
        <w:rPr>
          <w:rFonts w:ascii="Arial Narrow" w:hAnsi="Arial Narrow"/>
          <w:szCs w:val="20"/>
        </w:rPr>
      </w:pPr>
      <w:r>
        <w:rPr>
          <w:rFonts w:ascii="Arial Narrow" w:hAnsi="Arial Narrow"/>
          <w:szCs w:val="20"/>
        </w:rPr>
        <w:t>Izjava o zavarovanju poklicne odgovornosti</w:t>
      </w:r>
    </w:p>
    <w:p w14:paraId="54C91074" w14:textId="77777777" w:rsidR="00F01878" w:rsidRPr="00E7430E" w:rsidRDefault="00F01878" w:rsidP="00F01878">
      <w:pPr>
        <w:tabs>
          <w:tab w:val="left" w:pos="993"/>
        </w:tabs>
        <w:ind w:right="80"/>
        <w:rPr>
          <w:rFonts w:ascii="Arial Narrow" w:hAnsi="Arial Narrow"/>
          <w:szCs w:val="20"/>
        </w:rPr>
      </w:pPr>
    </w:p>
    <w:p w14:paraId="40891C9D" w14:textId="77777777"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14:paraId="671B9125" w14:textId="77777777" w:rsidR="00F01878" w:rsidRPr="00E7430E" w:rsidRDefault="00F01878" w:rsidP="00F01878">
      <w:pPr>
        <w:ind w:right="49"/>
        <w:rPr>
          <w:rFonts w:ascii="Arial Narrow" w:hAnsi="Arial Narrow"/>
          <w:szCs w:val="20"/>
        </w:rPr>
      </w:pPr>
    </w:p>
    <w:p w14:paraId="279C17AD" w14:textId="77777777"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14:paraId="2A451C85" w14:textId="77777777" w:rsidR="00F01878" w:rsidRPr="00E7430E" w:rsidRDefault="00F01878" w:rsidP="00470BC4">
      <w:pPr>
        <w:pStyle w:val="odstavek"/>
        <w:numPr>
          <w:ilvl w:val="0"/>
          <w:numId w:val="2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863D789"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14:paraId="6950659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14:paraId="4C56C60C"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14:paraId="37F892ED"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14:paraId="56295C66"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14:paraId="0BCA87C7"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14:paraId="73C7A525"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14:paraId="4D178410"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14:paraId="1A322AF6"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14:paraId="11A6EE58"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14:paraId="4C126AAD"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14:paraId="79935E56"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14:paraId="2597143C"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14:paraId="2FF0198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14:paraId="29109182"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14:paraId="7BAB01E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14:paraId="6A75581B"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14:paraId="32C1E571"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14:paraId="538BED87"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14:paraId="3A2426D7"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14:paraId="17F2D4EF"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14:paraId="59DF8B98"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14:paraId="6FFB3DF4"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14:paraId="14849D86"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14:paraId="3E9BD61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14:paraId="7B7174A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14:paraId="4A959A10"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14:paraId="68443ED6"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14:paraId="1D2B8E95"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14:paraId="2B09A0C1"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14:paraId="2B68CF8D"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14:paraId="6EEF19F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14:paraId="65C49024"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14:paraId="40DAACE4"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14:paraId="20276B51"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14:paraId="234CB6A7"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14:paraId="5107EF4C"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(257.a člen KZ-1),</w:t>
      </w:r>
    </w:p>
    <w:p w14:paraId="38740D27"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14:paraId="57296323"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14:paraId="69CD2AFA"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14:paraId="7EF69CEC"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sprejemanje koristi za nezakonito posredovanje (263. člen KZ-1),</w:t>
      </w:r>
    </w:p>
    <w:p w14:paraId="55EEFD59"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14:paraId="4C7A23A9" w14:textId="77777777"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14:paraId="04B6EC8E" w14:textId="77777777" w:rsidR="00F01878" w:rsidRPr="00E7430E" w:rsidRDefault="00F01878" w:rsidP="00470BC4">
      <w:pPr>
        <w:pStyle w:val="alineazaodstavkom"/>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789DB51C" w14:textId="77777777" w:rsidR="00F01878" w:rsidRPr="00E7430E" w:rsidRDefault="00F01878" w:rsidP="00470BC4">
      <w:pPr>
        <w:pStyle w:val="odstavek"/>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14:paraId="5539F5D9" w14:textId="77777777"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14:paraId="2B995748" w14:textId="77777777"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14:paraId="34B629A4" w14:textId="77777777"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68532B" w14:textId="77777777"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14:paraId="7C4B633F" w14:textId="77777777"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32B64CA" w14:textId="77777777" w:rsidR="00F01878"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2C691CA" w14:textId="77777777" w:rsidR="009C46CA" w:rsidRPr="00A41B29" w:rsidRDefault="009C46CA" w:rsidP="00470BC4">
      <w:pPr>
        <w:pStyle w:val="rkovnatokazaodstavkom"/>
        <w:numPr>
          <w:ilvl w:val="0"/>
          <w:numId w:val="2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14:paraId="76D3EEB0" w14:textId="77777777" w:rsidR="00F01878" w:rsidRPr="00E7430E" w:rsidRDefault="00F01878" w:rsidP="00F01878">
      <w:pPr>
        <w:pStyle w:val="rkovnatokazaodstavkom"/>
        <w:spacing w:before="0" w:beforeAutospacing="0" w:after="0" w:afterAutospacing="0"/>
        <w:jc w:val="both"/>
        <w:rPr>
          <w:rFonts w:ascii="Arial Narrow" w:hAnsi="Arial Narrow"/>
          <w:sz w:val="20"/>
          <w:szCs w:val="20"/>
        </w:rPr>
      </w:pPr>
    </w:p>
    <w:p w14:paraId="3B78BCE4" w14:textId="77777777"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14:paraId="21F3407C" w14:textId="77777777" w:rsidR="00F01878" w:rsidRPr="00E7430E" w:rsidRDefault="00F01878" w:rsidP="00F01878">
      <w:pPr>
        <w:pStyle w:val="odstavek"/>
        <w:spacing w:before="0" w:beforeAutospacing="0" w:after="0" w:afterAutospacing="0"/>
        <w:jc w:val="both"/>
        <w:rPr>
          <w:rFonts w:ascii="Arial Narrow" w:hAnsi="Arial Narrow"/>
          <w:sz w:val="20"/>
          <w:szCs w:val="20"/>
        </w:rPr>
      </w:pPr>
    </w:p>
    <w:p w14:paraId="0BFD9DBB" w14:textId="77777777"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14:paraId="1B98C9C1" w14:textId="77777777" w:rsidR="00F01878" w:rsidRPr="00E7430E" w:rsidRDefault="00F01878" w:rsidP="00F01878">
      <w:pPr>
        <w:pStyle w:val="alineazaodstavkom"/>
        <w:spacing w:before="0" w:beforeAutospacing="0" w:after="0" w:afterAutospacing="0"/>
        <w:rPr>
          <w:rFonts w:ascii="Arial Narrow" w:hAnsi="Arial Narrow"/>
          <w:b/>
          <w:sz w:val="20"/>
          <w:szCs w:val="20"/>
        </w:rPr>
      </w:pPr>
    </w:p>
    <w:p w14:paraId="4F80BB24" w14:textId="77777777"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Pogoji za sodelovanje</w:t>
      </w:r>
    </w:p>
    <w:p w14:paraId="18983F9A" w14:textId="77777777" w:rsidR="00F01878" w:rsidRPr="00E7430E" w:rsidRDefault="00F01878" w:rsidP="00F01878">
      <w:pPr>
        <w:ind w:left="420"/>
        <w:rPr>
          <w:rFonts w:ascii="Arial Narrow" w:hAnsi="Arial Narrow"/>
          <w:b/>
          <w:szCs w:val="20"/>
        </w:rPr>
      </w:pPr>
    </w:p>
    <w:p w14:paraId="23CCC386" w14:textId="77777777"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14:paraId="0175B796" w14:textId="77777777"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14:paraId="1C10A90C" w14:textId="77777777"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14:paraId="4631E3A3" w14:textId="77777777" w:rsidR="003269A7" w:rsidRPr="00E7430E" w:rsidRDefault="003269A7" w:rsidP="00F01878">
      <w:pPr>
        <w:ind w:left="360" w:right="49"/>
        <w:rPr>
          <w:rFonts w:ascii="Arial Narrow" w:hAnsi="Arial Narrow"/>
          <w:szCs w:val="20"/>
        </w:rPr>
      </w:pPr>
      <w:r>
        <w:rPr>
          <w:rFonts w:ascii="Arial Narrow" w:hAnsi="Arial Narrow"/>
          <w:szCs w:val="20"/>
        </w:rPr>
        <w:t>Da ima vsa potrebna dovoljenja za dejavnost, ki je predmet javnega naročila (veljavno dovoljenje Ministrstva za zdravje, vpis v register)</w:t>
      </w:r>
    </w:p>
    <w:p w14:paraId="02F6C4FD"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14:paraId="4FEFD4C2" w14:textId="77777777" w:rsidR="00F01878" w:rsidRPr="00E7430E" w:rsidRDefault="00F01878" w:rsidP="00F01878">
      <w:pPr>
        <w:ind w:left="360"/>
        <w:rPr>
          <w:rFonts w:ascii="Arial Narrow" w:hAnsi="Arial Narrow"/>
          <w:szCs w:val="20"/>
        </w:rPr>
      </w:pPr>
    </w:p>
    <w:p w14:paraId="3EC1EED2" w14:textId="77777777"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14:paraId="30F3BEB0" w14:textId="77777777"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14:paraId="11E73BF5"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14:paraId="6EF3ED8F" w14:textId="77777777" w:rsidR="00F01878" w:rsidRDefault="00F01878" w:rsidP="00F01878">
      <w:pPr>
        <w:ind w:right="49"/>
        <w:rPr>
          <w:rFonts w:ascii="Arial Narrow" w:hAnsi="Arial Narrow"/>
          <w:szCs w:val="20"/>
        </w:rPr>
      </w:pPr>
    </w:p>
    <w:p w14:paraId="1EED72B3" w14:textId="77777777" w:rsidR="006A6107" w:rsidRPr="00E7430E" w:rsidRDefault="006A6107" w:rsidP="00F01878">
      <w:pPr>
        <w:ind w:right="49"/>
        <w:rPr>
          <w:rFonts w:ascii="Arial Narrow" w:hAnsi="Arial Narrow"/>
          <w:szCs w:val="20"/>
        </w:rPr>
      </w:pPr>
    </w:p>
    <w:p w14:paraId="1655F84C" w14:textId="77777777" w:rsidR="00F01878"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Tehnična in strokovna sposobnost:</w:t>
      </w:r>
    </w:p>
    <w:p w14:paraId="7B234915" w14:textId="77777777" w:rsidR="00053B7D" w:rsidRDefault="003269A7" w:rsidP="00470BC4">
      <w:pPr>
        <w:numPr>
          <w:ilvl w:val="0"/>
          <w:numId w:val="7"/>
        </w:numPr>
        <w:spacing w:line="240" w:lineRule="auto"/>
        <w:ind w:right="-1"/>
        <w:rPr>
          <w:rFonts w:ascii="Arial Narrow" w:hAnsi="Arial Narrow"/>
          <w:szCs w:val="20"/>
        </w:rPr>
      </w:pPr>
      <w:r>
        <w:rPr>
          <w:rFonts w:ascii="Arial Narrow" w:hAnsi="Arial Narrow"/>
          <w:szCs w:val="20"/>
        </w:rPr>
        <w:t>Izvajalec mora imeti veljavno licenco Zdravniške zbornice Slovenije za izvajanje dejavnosti, ki je predmet javnega naročila.</w:t>
      </w:r>
    </w:p>
    <w:p w14:paraId="13B7A3CA" w14:textId="77777777" w:rsidR="00276A42" w:rsidRDefault="00276A42" w:rsidP="00276A42">
      <w:pPr>
        <w:pStyle w:val="Odstavekseznama"/>
        <w:numPr>
          <w:ilvl w:val="0"/>
          <w:numId w:val="7"/>
        </w:numPr>
        <w:rPr>
          <w:rFonts w:ascii="Arial Narrow" w:hAnsi="Arial Narrow"/>
        </w:rPr>
      </w:pPr>
      <w:r w:rsidRPr="00457012">
        <w:rPr>
          <w:rFonts w:ascii="Arial Narrow" w:hAnsi="Arial Narrow"/>
        </w:rPr>
        <w:t>izvajalec mora zagotoviti specialista/e s področja zobne in čeljustne ortopedije</w:t>
      </w:r>
    </w:p>
    <w:p w14:paraId="07134B49" w14:textId="77777777" w:rsidR="00276A42" w:rsidRPr="00276A42" w:rsidRDefault="00276A42" w:rsidP="00276A42">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14:paraId="0A3BED44" w14:textId="77777777"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lastRenderedPageBreak/>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14:paraId="3809F097" w14:textId="4A8280D9"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izvajalec mora za potrebe programa zagotoviti zadostno število specialistov zobne in čeljustne ortopedije, v kolikor po veljavni zakonodaji tega programa ne bi mogla izvajati le ena strokovno usposobljena oseba zaposlena pri izvajalcu,</w:t>
      </w:r>
    </w:p>
    <w:p w14:paraId="705FB51B" w14:textId="77777777" w:rsidR="00276A42" w:rsidRPr="00457012" w:rsidRDefault="00276A42" w:rsidP="00276A42">
      <w:pPr>
        <w:spacing w:line="240" w:lineRule="auto"/>
        <w:rPr>
          <w:rFonts w:ascii="Arial Narrow" w:hAnsi="Arial Narrow"/>
          <w:szCs w:val="20"/>
        </w:rPr>
      </w:pPr>
    </w:p>
    <w:p w14:paraId="22B3CE5D" w14:textId="0B056D71" w:rsidR="00276A42" w:rsidRPr="00457012" w:rsidRDefault="00276A42" w:rsidP="00276A42">
      <w:pPr>
        <w:ind w:right="-1"/>
        <w:rPr>
          <w:rFonts w:ascii="Arial Narrow" w:hAnsi="Arial Narrow"/>
          <w:szCs w:val="20"/>
        </w:rPr>
      </w:pPr>
      <w:r w:rsidRPr="00457012">
        <w:rPr>
          <w:rFonts w:ascii="Arial Narrow" w:hAnsi="Arial Narrow"/>
          <w:szCs w:val="20"/>
        </w:rPr>
        <w:t xml:space="preserve">Zahtevana je izobrazba specialist zobne in čeljustne ortopedije. Ponudnik priloži dokazila o strokovni izobrazbi za vse zaposlene, ki bodo izvajali storitve </w:t>
      </w:r>
      <w:proofErr w:type="spellStart"/>
      <w:r w:rsidRPr="00457012">
        <w:rPr>
          <w:rFonts w:ascii="Arial Narrow" w:hAnsi="Arial Narrow"/>
          <w:szCs w:val="20"/>
        </w:rPr>
        <w:t>ortodontije</w:t>
      </w:r>
      <w:proofErr w:type="spellEnd"/>
      <w:r w:rsidRPr="00457012">
        <w:rPr>
          <w:rFonts w:ascii="Arial Narrow" w:hAnsi="Arial Narrow"/>
          <w:szCs w:val="20"/>
        </w:rPr>
        <w:t xml:space="preserve"> za potrebe </w:t>
      </w:r>
      <w:r w:rsidR="008C6D85">
        <w:rPr>
          <w:rFonts w:ascii="Arial Narrow" w:hAnsi="Arial Narrow"/>
          <w:szCs w:val="20"/>
        </w:rPr>
        <w:t>javnega naročila</w:t>
      </w:r>
      <w:r w:rsidRPr="00457012">
        <w:rPr>
          <w:rFonts w:ascii="Arial Narrow" w:hAnsi="Arial Narrow"/>
          <w:szCs w:val="20"/>
        </w:rPr>
        <w:t>.</w:t>
      </w:r>
      <w:r>
        <w:rPr>
          <w:rFonts w:ascii="Arial Narrow" w:hAnsi="Arial Narrow"/>
          <w:szCs w:val="20"/>
        </w:rPr>
        <w:t xml:space="preserve"> Zahtevana je tudi navedba izvedenega referenčnega posla.</w:t>
      </w:r>
    </w:p>
    <w:p w14:paraId="67007B82" w14:textId="77777777" w:rsidR="00F01878" w:rsidRDefault="00F01878" w:rsidP="00F01878">
      <w:pPr>
        <w:pStyle w:val="odstavek"/>
        <w:spacing w:before="0" w:beforeAutospacing="0" w:after="0" w:afterAutospacing="0"/>
        <w:jc w:val="both"/>
        <w:rPr>
          <w:rFonts w:ascii="Arial Narrow" w:hAnsi="Arial Narrow"/>
          <w:sz w:val="20"/>
          <w:szCs w:val="20"/>
        </w:rPr>
      </w:pPr>
    </w:p>
    <w:p w14:paraId="188F0D22" w14:textId="77777777"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14:paraId="42F7A233" w14:textId="77777777" w:rsidR="00A71D4D" w:rsidRPr="00E7430E" w:rsidRDefault="00A71D4D" w:rsidP="00F01878">
      <w:pPr>
        <w:pStyle w:val="odstavek"/>
        <w:spacing w:before="0" w:beforeAutospacing="0" w:after="0" w:afterAutospacing="0"/>
        <w:jc w:val="both"/>
        <w:rPr>
          <w:rFonts w:ascii="Arial Narrow" w:hAnsi="Arial Narrow"/>
          <w:sz w:val="20"/>
          <w:szCs w:val="20"/>
        </w:rPr>
      </w:pPr>
    </w:p>
    <w:p w14:paraId="311657FE" w14:textId="77777777"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14:paraId="413A8078" w14:textId="77777777" w:rsidR="00F01878" w:rsidRDefault="00F01878" w:rsidP="00F01878">
      <w:pPr>
        <w:pStyle w:val="odstavek"/>
        <w:spacing w:before="0" w:beforeAutospacing="0" w:after="0" w:afterAutospacing="0"/>
        <w:jc w:val="both"/>
        <w:rPr>
          <w:rFonts w:ascii="Arial Narrow" w:hAnsi="Arial Narrow"/>
          <w:sz w:val="20"/>
          <w:szCs w:val="20"/>
        </w:rPr>
      </w:pPr>
    </w:p>
    <w:p w14:paraId="7C5F4339" w14:textId="77777777" w:rsidR="008B7424" w:rsidRPr="00457012" w:rsidRDefault="008B7424" w:rsidP="00FC00E7">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(v »Del IV: Pogoji za sodelovanje, Oddelek C: Tehnična in strokovna sposobnost, Za naročila storitev: Izvedba storitve določene vrste, Izobrazba in strokovna usposobljenost«.</w:t>
      </w:r>
    </w:p>
    <w:p w14:paraId="6DA2D46B" w14:textId="77777777" w:rsidR="008B7424" w:rsidRPr="00457012" w:rsidRDefault="008B7424" w:rsidP="008B7424">
      <w:pPr>
        <w:rPr>
          <w:rFonts w:ascii="Arial Narrow" w:hAnsi="Arial Narrow"/>
          <w:szCs w:val="20"/>
        </w:rPr>
      </w:pPr>
    </w:p>
    <w:p w14:paraId="1ABC10AC" w14:textId="77777777" w:rsidR="008B7424" w:rsidRPr="00457012" w:rsidRDefault="008B7424" w:rsidP="008B7424">
      <w:pPr>
        <w:rPr>
          <w:rFonts w:ascii="Arial Narrow" w:hAnsi="Arial Narrow"/>
          <w:szCs w:val="20"/>
        </w:rPr>
      </w:pPr>
      <w:r w:rsidRPr="00457012">
        <w:rPr>
          <w:rFonts w:ascii="Arial Narrow" w:hAnsi="Arial Narrow"/>
          <w:szCs w:val="20"/>
        </w:rPr>
        <w:t>DOKAZILO:</w:t>
      </w:r>
    </w:p>
    <w:p w14:paraId="3BD85D71" w14:textId="77777777" w:rsidR="008B7424" w:rsidRPr="00457012" w:rsidRDefault="008B7424" w:rsidP="008B7424">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 xml:space="preserve">(v »Del IV: Pogoji za sodelovanje, Oddelek C: Tehnična in strokovna sposobnost, Za naročila storitev: Izvedba storitve določene vrste, Tehnična sredstva in ukrepi za zagotavljanje kakovosti, tehnično osebje in tehnični organi za nadzor kakovosti, Izobrazba in strokovna usposobljenost, Delež </w:t>
      </w:r>
      <w:proofErr w:type="spellStart"/>
      <w:r w:rsidRPr="00457012">
        <w:rPr>
          <w:rFonts w:ascii="Arial Narrow" w:hAnsi="Arial Narrow"/>
          <w:szCs w:val="20"/>
        </w:rPr>
        <w:t>podizvajanja</w:t>
      </w:r>
      <w:proofErr w:type="spellEnd"/>
      <w:r w:rsidRPr="00457012">
        <w:rPr>
          <w:rFonts w:ascii="Arial Narrow" w:hAnsi="Arial Narrow"/>
          <w:szCs w:val="20"/>
        </w:rPr>
        <w:t>«).</w:t>
      </w:r>
    </w:p>
    <w:p w14:paraId="76859269" w14:textId="77777777" w:rsidR="008B7424" w:rsidRPr="00E7430E" w:rsidRDefault="008B7424" w:rsidP="00F01878">
      <w:pPr>
        <w:pStyle w:val="odstavek"/>
        <w:spacing w:before="0" w:beforeAutospacing="0" w:after="0" w:afterAutospacing="0"/>
        <w:jc w:val="both"/>
        <w:rPr>
          <w:rFonts w:ascii="Arial Narrow" w:hAnsi="Arial Narrow"/>
          <w:sz w:val="20"/>
          <w:szCs w:val="20"/>
        </w:rPr>
      </w:pPr>
    </w:p>
    <w:p w14:paraId="7D4EC897" w14:textId="77777777"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14:paraId="52725233" w14:textId="77777777" w:rsidR="00F01878" w:rsidRPr="00E7430E" w:rsidRDefault="00F01878" w:rsidP="00F01878">
      <w:pPr>
        <w:ind w:right="49"/>
        <w:rPr>
          <w:rFonts w:ascii="Arial Narrow" w:hAnsi="Arial Narrow"/>
          <w:szCs w:val="20"/>
        </w:rPr>
      </w:pPr>
    </w:p>
    <w:p w14:paraId="06C8466C" w14:textId="77777777" w:rsidR="00F01878" w:rsidRPr="00E7430E" w:rsidRDefault="00F01878" w:rsidP="00FC00E7">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14:paraId="4C42532F" w14:textId="77777777" w:rsidR="00F01878" w:rsidRPr="00E7430E" w:rsidRDefault="00F01878" w:rsidP="00F01878">
      <w:pPr>
        <w:rPr>
          <w:rFonts w:ascii="Arial Narrow" w:hAnsi="Arial Narrow"/>
          <w:b/>
          <w:bCs/>
          <w:szCs w:val="20"/>
        </w:rPr>
      </w:pPr>
    </w:p>
    <w:p w14:paraId="277E0386" w14:textId="55EA30EA"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 xml:space="preserve">Naročnik bo naročilo oddal </w:t>
      </w:r>
      <w:r w:rsidR="008C6D85">
        <w:rPr>
          <w:rFonts w:ascii="Arial Narrow" w:hAnsi="Arial Narrow"/>
          <w:bCs/>
          <w:sz w:val="20"/>
        </w:rPr>
        <w:t>v celoti</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14:paraId="2859F02A" w14:textId="77777777" w:rsidR="00F01878" w:rsidRPr="00E7430E" w:rsidRDefault="00F01878" w:rsidP="00F01878">
      <w:pPr>
        <w:pStyle w:val="Telobesedila31"/>
        <w:widowControl/>
        <w:rPr>
          <w:rFonts w:ascii="Arial Narrow" w:hAnsi="Arial Narrow"/>
          <w:sz w:val="20"/>
        </w:rPr>
      </w:pPr>
    </w:p>
    <w:p w14:paraId="1D5F55D9" w14:textId="77777777"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14:paraId="6D6D3075" w14:textId="77777777" w:rsidR="00F01878" w:rsidRPr="00E7430E" w:rsidRDefault="00F01878" w:rsidP="00F01878">
      <w:pPr>
        <w:tabs>
          <w:tab w:val="left" w:pos="397"/>
          <w:tab w:val="left" w:pos="432"/>
        </w:tabs>
        <w:rPr>
          <w:rFonts w:ascii="Arial Narrow" w:hAnsi="Arial Narrow"/>
          <w:szCs w:val="20"/>
        </w:rPr>
      </w:pPr>
    </w:p>
    <w:p w14:paraId="10E8F56A" w14:textId="77777777"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14:paraId="541B8F31" w14:textId="77777777"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14:paraId="405120AB" w14:textId="77777777" w:rsidR="00F01878" w:rsidRPr="00E7430E" w:rsidRDefault="00F01878" w:rsidP="00F01878">
      <w:pPr>
        <w:ind w:right="49"/>
        <w:rPr>
          <w:rFonts w:ascii="Arial Narrow" w:hAnsi="Arial Narrow"/>
          <w:szCs w:val="20"/>
          <w:highlight w:val="yellow"/>
        </w:rPr>
      </w:pPr>
    </w:p>
    <w:p w14:paraId="035F201C" w14:textId="77777777"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735F796E" w14:textId="77777777" w:rsidR="00F01878" w:rsidRPr="00E7430E" w:rsidRDefault="00F01878" w:rsidP="00F01878">
      <w:pPr>
        <w:ind w:right="49"/>
        <w:rPr>
          <w:rFonts w:ascii="Arial Narrow" w:hAnsi="Arial Narrow"/>
          <w:szCs w:val="20"/>
          <w:highlight w:val="yellow"/>
        </w:rPr>
      </w:pPr>
    </w:p>
    <w:p w14:paraId="30C2780F" w14:textId="77777777" w:rsidR="00F01878" w:rsidRPr="00E7430E"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14:paraId="2F849E1C" w14:textId="77777777" w:rsidR="00276A42" w:rsidRDefault="00276A42" w:rsidP="00F01878">
      <w:pPr>
        <w:rPr>
          <w:rFonts w:ascii="Arial Narrow" w:hAnsi="Arial Narrow"/>
          <w:szCs w:val="20"/>
        </w:rPr>
      </w:pPr>
    </w:p>
    <w:p w14:paraId="0DB256AA" w14:textId="77777777" w:rsidR="006A6107" w:rsidRDefault="006A6107" w:rsidP="00F01878">
      <w:pPr>
        <w:rPr>
          <w:rFonts w:ascii="Arial Narrow" w:hAnsi="Arial Narrow"/>
          <w:szCs w:val="20"/>
        </w:rPr>
      </w:pPr>
    </w:p>
    <w:p w14:paraId="1EBBDEF6" w14:textId="77777777" w:rsidR="00F01878" w:rsidRPr="00E7430E" w:rsidRDefault="00F01878" w:rsidP="00E40543">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14:paraId="28654FF2" w14:textId="77777777" w:rsidR="00F01878" w:rsidRPr="00E7430E" w:rsidRDefault="00F01878" w:rsidP="00F01878">
      <w:pPr>
        <w:ind w:left="420"/>
        <w:rPr>
          <w:rFonts w:ascii="Arial Narrow" w:hAnsi="Arial Narrow"/>
          <w:b/>
          <w:szCs w:val="20"/>
        </w:rPr>
      </w:pPr>
    </w:p>
    <w:p w14:paraId="51B8C2D1" w14:textId="77777777"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14:paraId="3816A5D7" w14:textId="57DAB6FA" w:rsidR="00F01878"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14:paraId="7CAA6DFB" w14:textId="77777777" w:rsidR="00435476" w:rsidRPr="00E7430E" w:rsidRDefault="00435476" w:rsidP="00053B7D">
      <w:pPr>
        <w:pStyle w:val="Telobesedila2"/>
        <w:spacing w:line="240" w:lineRule="auto"/>
        <w:rPr>
          <w:rFonts w:ascii="Arial Narrow" w:hAnsi="Arial Narrow"/>
          <w:szCs w:val="20"/>
        </w:rPr>
      </w:pPr>
    </w:p>
    <w:p w14:paraId="57E501BF" w14:textId="77777777" w:rsidR="00F01878" w:rsidRPr="00E7430E" w:rsidRDefault="00F01878" w:rsidP="00F01878">
      <w:pPr>
        <w:pStyle w:val="BodyText31"/>
        <w:widowControl/>
        <w:rPr>
          <w:rFonts w:ascii="Arial Narrow" w:hAnsi="Arial Narrow"/>
          <w:b/>
          <w:sz w:val="20"/>
        </w:rPr>
      </w:pPr>
    </w:p>
    <w:p w14:paraId="0780D1A9"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14:paraId="73F7E8A1" w14:textId="77777777" w:rsidR="00F01878" w:rsidRPr="00E7430E" w:rsidRDefault="00F01878" w:rsidP="00F01878">
      <w:pPr>
        <w:pStyle w:val="Telobesedila"/>
        <w:ind w:right="-345"/>
        <w:jc w:val="both"/>
        <w:rPr>
          <w:rFonts w:ascii="Arial Narrow" w:hAnsi="Arial Narrow"/>
          <w:b w:val="0"/>
          <w:sz w:val="20"/>
        </w:rPr>
      </w:pPr>
    </w:p>
    <w:p w14:paraId="08A45716" w14:textId="77777777"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14:paraId="23AD9E5E" w14:textId="77777777" w:rsidR="00F01878" w:rsidRPr="00E7430E" w:rsidRDefault="00F01878" w:rsidP="00F01878">
      <w:pPr>
        <w:pStyle w:val="Telobesedila31"/>
        <w:widowControl/>
        <w:tabs>
          <w:tab w:val="left" w:pos="567"/>
        </w:tabs>
        <w:ind w:right="-1"/>
        <w:rPr>
          <w:rFonts w:ascii="Arial Narrow" w:hAnsi="Arial Narrow"/>
          <w:sz w:val="20"/>
        </w:rPr>
      </w:pPr>
    </w:p>
    <w:p w14:paraId="56A1388A"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14:paraId="0202EF69" w14:textId="77777777" w:rsidR="00F01878" w:rsidRPr="00E7430E" w:rsidRDefault="00F01878" w:rsidP="00F01878">
      <w:pPr>
        <w:rPr>
          <w:rFonts w:ascii="Arial Narrow" w:hAnsi="Arial Narrow" w:cs="Arial"/>
          <w:szCs w:val="20"/>
        </w:rPr>
      </w:pPr>
    </w:p>
    <w:p w14:paraId="45A74A7D"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14:paraId="3DE171DB" w14:textId="77777777" w:rsidR="00F01878" w:rsidRPr="00E7430E" w:rsidRDefault="00F01878" w:rsidP="00F01878">
      <w:pPr>
        <w:rPr>
          <w:rFonts w:ascii="Arial Narrow" w:hAnsi="Arial Narrow" w:cs="Arial"/>
          <w:szCs w:val="20"/>
        </w:rPr>
      </w:pPr>
    </w:p>
    <w:p w14:paraId="0CD9C43D" w14:textId="77777777"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(postarca.posta.si),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14:paraId="194A1E4C" w14:textId="77777777" w:rsidR="00F01878" w:rsidRPr="00E7430E" w:rsidRDefault="00F01878" w:rsidP="00F01878">
      <w:pPr>
        <w:rPr>
          <w:rFonts w:ascii="Arial Narrow" w:hAnsi="Arial Narrow" w:cs="Arial"/>
          <w:szCs w:val="20"/>
        </w:rPr>
      </w:pPr>
    </w:p>
    <w:p w14:paraId="4B78FDAF" w14:textId="7A960C8F"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4B7AB0">
        <w:rPr>
          <w:rFonts w:ascii="Arial Narrow" w:hAnsi="Arial Narrow" w:cs="Arial"/>
          <w:b/>
          <w:szCs w:val="20"/>
        </w:rPr>
        <w:t>2</w:t>
      </w:r>
      <w:r w:rsidR="00D229D3">
        <w:rPr>
          <w:rFonts w:ascii="Arial Narrow" w:hAnsi="Arial Narrow" w:cs="Arial"/>
          <w:b/>
          <w:szCs w:val="20"/>
        </w:rPr>
        <w:t>7</w:t>
      </w:r>
      <w:r w:rsidR="00A81586">
        <w:rPr>
          <w:rFonts w:ascii="Arial Narrow" w:hAnsi="Arial Narrow" w:cs="Arial"/>
          <w:b/>
          <w:szCs w:val="20"/>
        </w:rPr>
        <w:t>.0</w:t>
      </w:r>
      <w:r w:rsidR="004B7AB0">
        <w:rPr>
          <w:rFonts w:ascii="Arial Narrow" w:hAnsi="Arial Narrow" w:cs="Arial"/>
          <w:b/>
          <w:szCs w:val="20"/>
        </w:rPr>
        <w:t>2</w:t>
      </w:r>
      <w:r w:rsidR="00E7430E" w:rsidRPr="00E7430E">
        <w:rPr>
          <w:rFonts w:ascii="Arial Narrow" w:hAnsi="Arial Narrow" w:cs="Arial"/>
          <w:b/>
          <w:szCs w:val="20"/>
        </w:rPr>
        <w:t>.202</w:t>
      </w:r>
      <w:r w:rsidR="004B7AB0">
        <w:rPr>
          <w:rFonts w:ascii="Arial Narrow" w:hAnsi="Arial Narrow" w:cs="Arial"/>
          <w:b/>
          <w:szCs w:val="20"/>
        </w:rPr>
        <w:t>3</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14:paraId="7BA905A0" w14:textId="77777777" w:rsidR="00F01878" w:rsidRPr="00E7430E" w:rsidRDefault="00F01878" w:rsidP="00F01878">
      <w:pPr>
        <w:rPr>
          <w:rFonts w:ascii="Arial Narrow" w:hAnsi="Arial Narrow"/>
          <w:szCs w:val="20"/>
        </w:rPr>
      </w:pPr>
    </w:p>
    <w:p w14:paraId="1E49D046" w14:textId="77777777"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C7DEBB" w14:textId="77777777" w:rsidR="00F01878" w:rsidRPr="00E7430E" w:rsidRDefault="00F01878" w:rsidP="00F01878">
      <w:pPr>
        <w:rPr>
          <w:rFonts w:ascii="Arial Narrow" w:hAnsi="Arial Narrow"/>
          <w:szCs w:val="20"/>
        </w:rPr>
      </w:pPr>
    </w:p>
    <w:p w14:paraId="5EB8627B" w14:textId="77777777"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14:paraId="62A6EB83" w14:textId="77777777" w:rsidR="00F01878" w:rsidRPr="00E7430E" w:rsidRDefault="00F01878" w:rsidP="00F01878">
      <w:pPr>
        <w:rPr>
          <w:rFonts w:ascii="Arial Narrow" w:hAnsi="Arial Narrow"/>
          <w:szCs w:val="20"/>
        </w:rPr>
      </w:pPr>
    </w:p>
    <w:p w14:paraId="38A5F0D5" w14:textId="0A3EC4B4"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14:paraId="250CD8A0" w14:textId="4E7D3801" w:rsidR="00CC1E11" w:rsidRDefault="00CC1E11" w:rsidP="00F01878">
      <w:pPr>
        <w:rPr>
          <w:rFonts w:ascii="Arial Narrow" w:hAnsi="Arial Narrow"/>
          <w:szCs w:val="20"/>
        </w:rPr>
      </w:pPr>
      <w:hyperlink r:id="rId16" w:history="1">
        <w:r w:rsidRPr="00522383">
          <w:rPr>
            <w:rStyle w:val="Hiperpovezava"/>
            <w:rFonts w:ascii="Arial Narrow" w:hAnsi="Arial Narrow"/>
            <w:szCs w:val="20"/>
          </w:rPr>
          <w:t>https://ejn.gov.si/ponudba/pages/aktualno/aktualno_jnc_podrobno.xhtml?zadevaId=22124</w:t>
        </w:r>
      </w:hyperlink>
    </w:p>
    <w:p w14:paraId="6983DEF3" w14:textId="77777777" w:rsidR="004B7AB0" w:rsidRDefault="004B7AB0" w:rsidP="00F01878">
      <w:pPr>
        <w:rPr>
          <w:rFonts w:ascii="Arial Narrow" w:hAnsi="Arial Narrow"/>
          <w:szCs w:val="20"/>
        </w:rPr>
      </w:pPr>
    </w:p>
    <w:p w14:paraId="2C9FF08D" w14:textId="77777777" w:rsidR="00F01878" w:rsidRPr="00E7430E" w:rsidRDefault="00F01878" w:rsidP="00470BC4">
      <w:pPr>
        <w:numPr>
          <w:ilvl w:val="0"/>
          <w:numId w:val="18"/>
        </w:numPr>
        <w:tabs>
          <w:tab w:val="num" w:pos="426"/>
        </w:tabs>
        <w:spacing w:line="240" w:lineRule="auto"/>
        <w:rPr>
          <w:rFonts w:ascii="Arial Narrow" w:hAnsi="Arial Narrow"/>
          <w:b/>
          <w:szCs w:val="20"/>
        </w:rPr>
      </w:pPr>
      <w:bookmarkStart w:id="1" w:name="_Toc336851733"/>
      <w:bookmarkStart w:id="2" w:name="_Toc336851781"/>
      <w:bookmarkStart w:id="3" w:name="_Toc509672226"/>
      <w:r w:rsidRPr="00E7430E">
        <w:rPr>
          <w:rFonts w:ascii="Arial Narrow" w:hAnsi="Arial Narrow"/>
          <w:b/>
          <w:szCs w:val="20"/>
        </w:rPr>
        <w:t>ČAS IN KRAJ ODPIRANJA PONUDB</w:t>
      </w:r>
      <w:bookmarkEnd w:id="1"/>
      <w:bookmarkEnd w:id="2"/>
      <w:bookmarkEnd w:id="3"/>
      <w:r w:rsidRPr="00E7430E">
        <w:rPr>
          <w:rFonts w:ascii="Arial Narrow" w:hAnsi="Arial Narrow"/>
          <w:b/>
          <w:szCs w:val="20"/>
        </w:rPr>
        <w:t xml:space="preserve"> </w:t>
      </w:r>
    </w:p>
    <w:p w14:paraId="0EDC1C61" w14:textId="77777777" w:rsidR="00F01878" w:rsidRPr="00E7430E" w:rsidRDefault="00F01878" w:rsidP="00F01878">
      <w:pPr>
        <w:rPr>
          <w:rFonts w:ascii="Arial Narrow" w:hAnsi="Arial Narrow"/>
          <w:szCs w:val="20"/>
        </w:rPr>
      </w:pPr>
    </w:p>
    <w:p w14:paraId="2D396FD5" w14:textId="0D8E4C2D"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4B7AB0">
        <w:rPr>
          <w:rFonts w:ascii="Arial Narrow" w:hAnsi="Arial Narrow" w:cs="Arial"/>
          <w:b/>
          <w:szCs w:val="20"/>
        </w:rPr>
        <w:t>2</w:t>
      </w:r>
      <w:r w:rsidR="00D229D3">
        <w:rPr>
          <w:rFonts w:ascii="Arial Narrow" w:hAnsi="Arial Narrow" w:cs="Arial"/>
          <w:b/>
          <w:szCs w:val="20"/>
        </w:rPr>
        <w:t>7</w:t>
      </w:r>
      <w:r w:rsidR="00A81586">
        <w:rPr>
          <w:rFonts w:ascii="Arial Narrow" w:hAnsi="Arial Narrow" w:cs="Arial"/>
          <w:b/>
          <w:szCs w:val="20"/>
        </w:rPr>
        <w:t>.0</w:t>
      </w:r>
      <w:r w:rsidR="004B7AB0">
        <w:rPr>
          <w:rFonts w:ascii="Arial Narrow" w:hAnsi="Arial Narrow" w:cs="Arial"/>
          <w:b/>
          <w:szCs w:val="20"/>
        </w:rPr>
        <w:t>4</w:t>
      </w:r>
      <w:r w:rsidR="00E7430E" w:rsidRPr="00E7430E">
        <w:rPr>
          <w:rFonts w:ascii="Arial Narrow" w:hAnsi="Arial Narrow" w:cs="Arial"/>
          <w:b/>
          <w:szCs w:val="20"/>
        </w:rPr>
        <w:t>.202</w:t>
      </w:r>
      <w:r w:rsidR="004B7AB0">
        <w:rPr>
          <w:rFonts w:ascii="Arial Narrow" w:hAnsi="Arial Narrow" w:cs="Arial"/>
          <w:b/>
          <w:szCs w:val="20"/>
        </w:rPr>
        <w:t>3</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14:paraId="0F8419DF" w14:textId="77777777" w:rsidR="00F01878" w:rsidRPr="00E7430E" w:rsidRDefault="00F01878" w:rsidP="00F01878">
      <w:pPr>
        <w:rPr>
          <w:rFonts w:ascii="Arial Narrow" w:hAnsi="Arial Narrow"/>
          <w:szCs w:val="20"/>
        </w:rPr>
      </w:pPr>
    </w:p>
    <w:p w14:paraId="59E12B2B" w14:textId="77777777"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E420270" w14:textId="77777777" w:rsidR="00F01878" w:rsidRPr="00E7430E" w:rsidRDefault="00F01878" w:rsidP="00F01878">
      <w:pPr>
        <w:pStyle w:val="Telobesedila31"/>
        <w:widowControl/>
        <w:tabs>
          <w:tab w:val="left" w:pos="567"/>
        </w:tabs>
        <w:ind w:right="-1"/>
        <w:rPr>
          <w:rFonts w:ascii="Arial Narrow" w:hAnsi="Arial Narrow"/>
          <w:sz w:val="20"/>
        </w:rPr>
      </w:pPr>
    </w:p>
    <w:p w14:paraId="35645928" w14:textId="77777777"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14:paraId="65BD1E88" w14:textId="77777777" w:rsidR="00F01878" w:rsidRPr="00E7430E" w:rsidRDefault="00F01878" w:rsidP="00F01878">
      <w:pPr>
        <w:rPr>
          <w:rFonts w:ascii="Arial Narrow" w:hAnsi="Arial Narrow"/>
          <w:b/>
          <w:szCs w:val="20"/>
        </w:rPr>
      </w:pPr>
    </w:p>
    <w:p w14:paraId="234940CB"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w:t>
      </w:r>
    </w:p>
    <w:p w14:paraId="4C47691D" w14:textId="77777777" w:rsidR="00F01878" w:rsidRPr="00E7430E" w:rsidRDefault="00F01878" w:rsidP="00F01878">
      <w:pPr>
        <w:tabs>
          <w:tab w:val="left" w:pos="432"/>
        </w:tabs>
        <w:rPr>
          <w:rFonts w:ascii="Arial Narrow" w:hAnsi="Arial Narrow"/>
          <w:szCs w:val="20"/>
        </w:rPr>
      </w:pPr>
    </w:p>
    <w:p w14:paraId="6A984E4E" w14:textId="3343A6EF"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Vsa pojasnila v zvezi z razpisno dokumentacijo sme ponudnik zahtevati izključno preko Portala javnih naročil. Zadnji rok, do katerega lahko ponudniki zahtevajo pojasnila, je</w:t>
      </w:r>
      <w:r w:rsidRPr="00E7430E">
        <w:rPr>
          <w:rFonts w:ascii="Arial Narrow" w:hAnsi="Arial Narrow"/>
          <w:sz w:val="20"/>
        </w:rPr>
        <w:t xml:space="preserve"> </w:t>
      </w:r>
      <w:r w:rsidR="004B7AB0">
        <w:rPr>
          <w:rFonts w:ascii="Arial Narrow" w:hAnsi="Arial Narrow"/>
          <w:sz w:val="20"/>
        </w:rPr>
        <w:t>15</w:t>
      </w:r>
      <w:r w:rsidRPr="00E7430E">
        <w:rPr>
          <w:rFonts w:ascii="Arial Narrow" w:hAnsi="Arial Narrow"/>
          <w:sz w:val="20"/>
        </w:rPr>
        <w:t>.</w:t>
      </w:r>
      <w:r w:rsidR="00A81586">
        <w:rPr>
          <w:rFonts w:ascii="Arial Narrow" w:hAnsi="Arial Narrow"/>
          <w:sz w:val="20"/>
        </w:rPr>
        <w:t>0</w:t>
      </w:r>
      <w:r w:rsidR="004B7AB0">
        <w:rPr>
          <w:rFonts w:ascii="Arial Narrow" w:hAnsi="Arial Narrow"/>
          <w:sz w:val="20"/>
        </w:rPr>
        <w:t>2</w:t>
      </w:r>
      <w:r w:rsidR="00A81586">
        <w:rPr>
          <w:rFonts w:ascii="Arial Narrow" w:hAnsi="Arial Narrow"/>
          <w:sz w:val="20"/>
        </w:rPr>
        <w:t>.202</w:t>
      </w:r>
      <w:r w:rsidR="004B7AB0">
        <w:rPr>
          <w:rFonts w:ascii="Arial Narrow" w:hAnsi="Arial Narrow"/>
          <w:sz w:val="20"/>
        </w:rPr>
        <w:t>3</w:t>
      </w:r>
      <w:r w:rsidR="00E7430E" w:rsidRPr="00E7430E">
        <w:rPr>
          <w:rFonts w:ascii="Arial Narrow" w:hAnsi="Arial Narrow"/>
          <w:sz w:val="20"/>
        </w:rPr>
        <w:t xml:space="preserve"> do 9</w:t>
      </w:r>
      <w:r w:rsidRPr="00E7430E">
        <w:rPr>
          <w:rFonts w:ascii="Arial Narrow" w:hAnsi="Arial Narrow"/>
          <w:sz w:val="20"/>
        </w:rPr>
        <w:t>. ure</w:t>
      </w:r>
    </w:p>
    <w:p w14:paraId="7000FF31" w14:textId="733A3DF9"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bo ponudnikom odgovore posredoval v najkrajšem možnem času, vendar najkasneje </w:t>
      </w:r>
      <w:r w:rsidR="004B7AB0">
        <w:rPr>
          <w:rFonts w:ascii="Arial Narrow" w:hAnsi="Arial Narrow"/>
          <w:sz w:val="20"/>
        </w:rPr>
        <w:t>15</w:t>
      </w:r>
      <w:r w:rsidRPr="00E7430E">
        <w:rPr>
          <w:rFonts w:ascii="Arial Narrow" w:hAnsi="Arial Narrow"/>
          <w:sz w:val="20"/>
        </w:rPr>
        <w:t>.</w:t>
      </w:r>
      <w:r w:rsidR="00A81586">
        <w:rPr>
          <w:rFonts w:ascii="Arial Narrow" w:hAnsi="Arial Narrow"/>
          <w:sz w:val="20"/>
        </w:rPr>
        <w:t>0</w:t>
      </w:r>
      <w:r w:rsidR="004B7AB0">
        <w:rPr>
          <w:rFonts w:ascii="Arial Narrow" w:hAnsi="Arial Narrow"/>
          <w:sz w:val="20"/>
        </w:rPr>
        <w:t>2</w:t>
      </w:r>
      <w:r w:rsidR="006B565D">
        <w:rPr>
          <w:rFonts w:ascii="Arial Narrow" w:hAnsi="Arial Narrow"/>
          <w:sz w:val="20"/>
        </w:rPr>
        <w:t>.202</w:t>
      </w:r>
      <w:r w:rsidR="004B7AB0">
        <w:rPr>
          <w:rFonts w:ascii="Arial Narrow" w:hAnsi="Arial Narrow"/>
          <w:sz w:val="20"/>
        </w:rPr>
        <w:t>3</w:t>
      </w:r>
      <w:r w:rsidR="00E7430E" w:rsidRPr="00E7430E">
        <w:rPr>
          <w:rFonts w:ascii="Arial Narrow" w:hAnsi="Arial Narrow"/>
          <w:sz w:val="20"/>
        </w:rPr>
        <w:t xml:space="preserve"> do 14</w:t>
      </w:r>
      <w:r w:rsidRPr="00E7430E">
        <w:rPr>
          <w:rFonts w:ascii="Arial Narrow" w:hAnsi="Arial Narrow"/>
          <w:sz w:val="20"/>
        </w:rPr>
        <w:t xml:space="preserve"> ure. </w:t>
      </w:r>
      <w:r w:rsidRPr="00E7430E">
        <w:rPr>
          <w:rFonts w:ascii="Arial Narrow" w:hAnsi="Arial Narrow"/>
          <w:b w:val="0"/>
          <w:sz w:val="20"/>
        </w:rPr>
        <w:t xml:space="preserve"> Odgovori bodo objavljeni na Portalu javnih naročil.</w:t>
      </w:r>
    </w:p>
    <w:p w14:paraId="714AFA7A" w14:textId="77777777" w:rsidR="00F01878" w:rsidRPr="00E7430E" w:rsidRDefault="00F01878" w:rsidP="00F01878">
      <w:pPr>
        <w:pStyle w:val="Telobesedila"/>
        <w:tabs>
          <w:tab w:val="left" w:pos="432"/>
        </w:tabs>
        <w:jc w:val="both"/>
        <w:rPr>
          <w:rFonts w:ascii="Arial Narrow" w:hAnsi="Arial Narrow"/>
          <w:b w:val="0"/>
          <w:sz w:val="20"/>
        </w:rPr>
      </w:pPr>
    </w:p>
    <w:p w14:paraId="647807F0" w14:textId="77777777"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6BD5787F" w14:textId="77777777" w:rsidR="00F01878" w:rsidRPr="00E7430E" w:rsidRDefault="00F01878" w:rsidP="00F01878">
      <w:pPr>
        <w:pStyle w:val="Telobesedila"/>
        <w:tabs>
          <w:tab w:val="left" w:pos="432"/>
        </w:tabs>
        <w:jc w:val="both"/>
        <w:rPr>
          <w:rFonts w:ascii="Arial Narrow" w:hAnsi="Arial Narrow"/>
          <w:b w:val="0"/>
          <w:sz w:val="20"/>
        </w:rPr>
      </w:pPr>
    </w:p>
    <w:p w14:paraId="777C9911" w14:textId="77777777"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14:paraId="020927FA" w14:textId="7A825D1D" w:rsidR="00F01878" w:rsidRDefault="00F01878" w:rsidP="00F01878">
      <w:pPr>
        <w:pStyle w:val="Telobesedila31"/>
        <w:widowControl/>
        <w:rPr>
          <w:rFonts w:ascii="Arial Narrow" w:hAnsi="Arial Narrow"/>
          <w:sz w:val="20"/>
        </w:rPr>
      </w:pPr>
    </w:p>
    <w:p w14:paraId="763B0AA8" w14:textId="5214C93D" w:rsidR="00EC5E96" w:rsidRDefault="00EC5E96" w:rsidP="00F01878">
      <w:pPr>
        <w:pStyle w:val="Telobesedila31"/>
        <w:widowControl/>
        <w:rPr>
          <w:rFonts w:ascii="Arial Narrow" w:hAnsi="Arial Narrow"/>
          <w:sz w:val="20"/>
        </w:rPr>
      </w:pPr>
    </w:p>
    <w:p w14:paraId="02790CE5" w14:textId="78F05799" w:rsidR="00EC5E96" w:rsidRDefault="00EC5E96" w:rsidP="00F01878">
      <w:pPr>
        <w:pStyle w:val="Telobesedila31"/>
        <w:widowControl/>
        <w:rPr>
          <w:rFonts w:ascii="Arial Narrow" w:hAnsi="Arial Narrow"/>
          <w:sz w:val="20"/>
        </w:rPr>
      </w:pPr>
    </w:p>
    <w:p w14:paraId="375D8172" w14:textId="77777777" w:rsidR="00EC5E96" w:rsidRPr="00E7430E" w:rsidRDefault="00EC5E96" w:rsidP="00F01878">
      <w:pPr>
        <w:pStyle w:val="Telobesedila31"/>
        <w:widowControl/>
        <w:rPr>
          <w:rFonts w:ascii="Arial Narrow" w:hAnsi="Arial Narrow"/>
          <w:sz w:val="20"/>
        </w:rPr>
      </w:pPr>
    </w:p>
    <w:p w14:paraId="344F4C9B"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14:paraId="613AA549" w14:textId="77777777" w:rsidR="00F01878" w:rsidRPr="00E7430E" w:rsidRDefault="00F01878" w:rsidP="00F01878">
      <w:pPr>
        <w:rPr>
          <w:rFonts w:ascii="Arial Narrow" w:hAnsi="Arial Narrow"/>
          <w:szCs w:val="20"/>
        </w:rPr>
      </w:pPr>
    </w:p>
    <w:p w14:paraId="21E3BD3C" w14:textId="6A0E34FF"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14:paraId="38DF66DD" w14:textId="77777777" w:rsidR="00F01878" w:rsidRPr="00E7430E" w:rsidRDefault="00F01878" w:rsidP="00F01878">
      <w:pPr>
        <w:rPr>
          <w:rFonts w:ascii="Arial Narrow" w:hAnsi="Arial Narrow"/>
          <w:szCs w:val="20"/>
        </w:rPr>
      </w:pPr>
    </w:p>
    <w:p w14:paraId="6D79EB5F" w14:textId="77777777"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9479977" w14:textId="77777777" w:rsidR="00F01878" w:rsidRPr="00E7430E" w:rsidRDefault="00F01878" w:rsidP="00F01878">
      <w:pPr>
        <w:rPr>
          <w:rFonts w:ascii="Arial Narrow" w:hAnsi="Arial Narrow"/>
          <w:szCs w:val="20"/>
        </w:rPr>
      </w:pPr>
    </w:p>
    <w:p w14:paraId="4AD7511B"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14:paraId="414F61C9" w14:textId="77777777" w:rsidR="00F01878" w:rsidRPr="00E7430E" w:rsidRDefault="00F01878" w:rsidP="00F01878">
      <w:pPr>
        <w:pStyle w:val="BodyText31"/>
        <w:widowControl/>
        <w:rPr>
          <w:rFonts w:ascii="Arial Narrow" w:hAnsi="Arial Narrow"/>
          <w:b/>
          <w:sz w:val="20"/>
        </w:rPr>
      </w:pPr>
    </w:p>
    <w:p w14:paraId="1D6721DB" w14:textId="77777777"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188A8D20" w14:textId="77777777" w:rsidR="00F01878" w:rsidRPr="00E7430E" w:rsidRDefault="00F01878" w:rsidP="00F01878">
      <w:pPr>
        <w:pStyle w:val="Telobesedila"/>
        <w:jc w:val="both"/>
        <w:rPr>
          <w:rFonts w:ascii="Arial Narrow" w:hAnsi="Arial Narrow"/>
          <w:sz w:val="20"/>
        </w:rPr>
      </w:pPr>
    </w:p>
    <w:p w14:paraId="1654D1CE"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14:paraId="4F0182C2" w14:textId="77777777" w:rsidR="00F01878" w:rsidRPr="00E7430E" w:rsidRDefault="00F01878" w:rsidP="00F01878">
      <w:pPr>
        <w:pStyle w:val="Telobesedila"/>
        <w:jc w:val="both"/>
        <w:rPr>
          <w:rFonts w:ascii="Arial Narrow" w:hAnsi="Arial Narrow"/>
          <w:sz w:val="20"/>
        </w:rPr>
      </w:pPr>
    </w:p>
    <w:p w14:paraId="08022BCA" w14:textId="77777777"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14:paraId="565699A8" w14:textId="77777777" w:rsidR="00F01878" w:rsidRPr="00E7430E" w:rsidRDefault="00F01878" w:rsidP="00F01878">
      <w:pPr>
        <w:pStyle w:val="Telobesedila31"/>
        <w:widowControl/>
        <w:tabs>
          <w:tab w:val="left" w:pos="432"/>
          <w:tab w:val="num" w:pos="1474"/>
        </w:tabs>
        <w:rPr>
          <w:rFonts w:ascii="Arial Narrow" w:hAnsi="Arial Narrow"/>
          <w:b/>
          <w:sz w:val="20"/>
        </w:rPr>
      </w:pPr>
    </w:p>
    <w:p w14:paraId="5351A17D"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14:paraId="7DAD21FB" w14:textId="77777777" w:rsidR="00F01878" w:rsidRPr="00E7430E" w:rsidRDefault="00F01878" w:rsidP="00F01878">
      <w:pPr>
        <w:pStyle w:val="Telobesedila31"/>
        <w:widowControl/>
        <w:tabs>
          <w:tab w:val="left" w:pos="432"/>
        </w:tabs>
        <w:rPr>
          <w:rFonts w:ascii="Arial Narrow" w:hAnsi="Arial Narrow"/>
          <w:sz w:val="20"/>
        </w:rPr>
      </w:pPr>
    </w:p>
    <w:p w14:paraId="75FD97C3" w14:textId="77777777"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 xml:space="preserve">Zaradi zagotovitve transparentnosti posla in preprečitve korupcijskih tveganj je naročnik dolžan skladno s 6. odstavkom 14. člena </w:t>
      </w:r>
      <w:proofErr w:type="spellStart"/>
      <w:r w:rsidRPr="00E7430E">
        <w:rPr>
          <w:rFonts w:ascii="Arial Narrow" w:hAnsi="Arial Narrow"/>
          <w:szCs w:val="20"/>
        </w:rPr>
        <w:t>ZIntPK</w:t>
      </w:r>
      <w:proofErr w:type="spellEnd"/>
      <w:r w:rsidRPr="00E7430E">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14:paraId="1CB3FE2A" w14:textId="77777777"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 ponudnik mora za opravljene storitve izdati e-račun.</w:t>
      </w:r>
    </w:p>
    <w:p w14:paraId="402A6182" w14:textId="77777777"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Izbrani ponudnik mora pristopiti k podpisu pogodbe v 5-ih delovnih dneh po prejemu pogodb v podpis, v nasprotnem primeru se šteje, da je ponudnik odstopil od ponudbe.</w:t>
      </w:r>
    </w:p>
    <w:p w14:paraId="34EB804F" w14:textId="77777777" w:rsidR="00F01878" w:rsidRPr="00E7430E" w:rsidRDefault="00F01878" w:rsidP="00F01878">
      <w:pPr>
        <w:ind w:right="49"/>
        <w:rPr>
          <w:rFonts w:ascii="Arial Narrow" w:hAnsi="Arial Narrow"/>
          <w:szCs w:val="20"/>
        </w:rPr>
      </w:pPr>
    </w:p>
    <w:p w14:paraId="49A6267F" w14:textId="77777777"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14:paraId="061FC123" w14:textId="77777777" w:rsidR="00F01878" w:rsidRPr="00E7430E" w:rsidRDefault="00F01878" w:rsidP="00F01878">
      <w:pPr>
        <w:pStyle w:val="Telobesedila"/>
        <w:jc w:val="both"/>
        <w:rPr>
          <w:rFonts w:ascii="Arial Narrow" w:hAnsi="Arial Narrow"/>
          <w:b w:val="0"/>
          <w:sz w:val="20"/>
        </w:rPr>
      </w:pPr>
    </w:p>
    <w:p w14:paraId="0B411DE1" w14:textId="77777777"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240320" w14:textId="77777777" w:rsidR="006B565D" w:rsidRPr="009D6C64" w:rsidRDefault="006B565D" w:rsidP="006B565D">
      <w:pPr>
        <w:rPr>
          <w:rFonts w:ascii="Arial Narrow" w:hAnsi="Arial Narrow"/>
          <w:szCs w:val="20"/>
        </w:rPr>
      </w:pPr>
    </w:p>
    <w:p w14:paraId="6C98B9EA" w14:textId="77777777"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14:paraId="3A21374D" w14:textId="77777777" w:rsidR="00D411A6" w:rsidRPr="00E7430E" w:rsidRDefault="00D411A6" w:rsidP="008B6487">
      <w:pPr>
        <w:rPr>
          <w:rFonts w:ascii="Arial Narrow" w:hAnsi="Arial Narrow"/>
          <w:szCs w:val="20"/>
        </w:rPr>
      </w:pPr>
    </w:p>
    <w:p w14:paraId="27535107" w14:textId="77777777"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14:paraId="42583B08" w14:textId="77777777"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14:paraId="4DDD724E" w14:textId="77777777"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14:paraId="4376F05B" w14:textId="77777777"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14:paraId="44EF9A9D" w14:textId="77777777" w:rsidR="00615865" w:rsidRPr="00E658AC" w:rsidRDefault="00615865" w:rsidP="00615865">
      <w:pPr>
        <w:pStyle w:val="Telobesedila"/>
        <w:jc w:val="both"/>
        <w:rPr>
          <w:rFonts w:ascii="Arial Narrow" w:hAnsi="Arial Narrow"/>
          <w:b w:val="0"/>
          <w:sz w:val="20"/>
        </w:rPr>
      </w:pPr>
    </w:p>
    <w:p w14:paraId="370B64C8" w14:textId="2765078E" w:rsidR="00615865" w:rsidRPr="00E658AC" w:rsidRDefault="00F40890" w:rsidP="00615865">
      <w:pPr>
        <w:pStyle w:val="Telobesedila"/>
        <w:ind w:right="49"/>
        <w:jc w:val="center"/>
        <w:rPr>
          <w:rFonts w:ascii="Arial Narrow" w:hAnsi="Arial Narrow"/>
          <w:sz w:val="20"/>
        </w:rPr>
      </w:pPr>
      <w:r>
        <w:rPr>
          <w:rFonts w:ascii="Arial Narrow" w:hAnsi="Arial Narrow"/>
          <w:sz w:val="20"/>
        </w:rPr>
        <w:t>JN-06/2023</w:t>
      </w:r>
    </w:p>
    <w:p w14:paraId="4B262E23" w14:textId="77777777" w:rsidR="005E18F1" w:rsidRPr="00E658AC" w:rsidRDefault="005E18F1" w:rsidP="00615865">
      <w:pPr>
        <w:rPr>
          <w:rFonts w:ascii="Arial Narrow" w:hAnsi="Arial Narrow"/>
          <w:szCs w:val="20"/>
        </w:rPr>
      </w:pPr>
    </w:p>
    <w:p w14:paraId="12C4DA9F" w14:textId="77777777" w:rsidR="005E18F1" w:rsidRDefault="00CC3252" w:rsidP="008E1D08">
      <w:pPr>
        <w:jc w:val="center"/>
        <w:rPr>
          <w:rFonts w:ascii="Arial Narrow" w:hAnsi="Arial Narrow"/>
          <w:b/>
          <w:szCs w:val="20"/>
        </w:rPr>
      </w:pPr>
      <w:r>
        <w:rPr>
          <w:rFonts w:ascii="Arial Narrow" w:hAnsi="Arial Narrow"/>
          <w:b/>
          <w:szCs w:val="20"/>
        </w:rPr>
        <w:t>ORTODONTSKE STORITVE</w:t>
      </w:r>
    </w:p>
    <w:p w14:paraId="2503BA70" w14:textId="77777777" w:rsidR="00CC3252" w:rsidRPr="00E658AC" w:rsidRDefault="00CC3252" w:rsidP="008E1D08">
      <w:pPr>
        <w:jc w:val="center"/>
        <w:rPr>
          <w:rFonts w:ascii="Arial Narrow" w:hAnsi="Arial Narrow"/>
          <w:b/>
          <w:szCs w:val="20"/>
        </w:rPr>
      </w:pPr>
    </w:p>
    <w:p w14:paraId="1B1428C4" w14:textId="77777777" w:rsidR="008E1D08" w:rsidRPr="00E658AC" w:rsidRDefault="008E1D08" w:rsidP="008E1D08">
      <w:pPr>
        <w:jc w:val="center"/>
        <w:rPr>
          <w:rFonts w:ascii="Arial Narrow" w:hAnsi="Arial Narrow"/>
          <w:b/>
          <w:szCs w:val="20"/>
        </w:rPr>
      </w:pPr>
    </w:p>
    <w:p w14:paraId="6F6CA504" w14:textId="77777777"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14:paraId="36038509" w14:textId="77777777"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095"/>
      </w:tblGrid>
      <w:tr w:rsidR="003E77CA" w:rsidRPr="00E658AC" w14:paraId="28B1188E" w14:textId="77777777" w:rsidTr="00D14DD2">
        <w:trPr>
          <w:trHeight w:val="300"/>
        </w:trPr>
        <w:tc>
          <w:tcPr>
            <w:tcW w:w="3331" w:type="dxa"/>
          </w:tcPr>
          <w:p w14:paraId="40138A67" w14:textId="77777777" w:rsidR="003E77CA" w:rsidRPr="00E658AC" w:rsidRDefault="003E77CA" w:rsidP="005A75EE">
            <w:pPr>
              <w:rPr>
                <w:rFonts w:ascii="Arial Narrow" w:hAnsi="Arial Narrow"/>
                <w:szCs w:val="20"/>
              </w:rPr>
            </w:pPr>
          </w:p>
          <w:p w14:paraId="48B16CFB" w14:textId="77777777" w:rsidR="003E77CA" w:rsidRPr="00E658AC" w:rsidRDefault="003E77CA" w:rsidP="005A75EE">
            <w:pPr>
              <w:rPr>
                <w:rFonts w:ascii="Arial Narrow" w:hAnsi="Arial Narrow"/>
                <w:szCs w:val="20"/>
              </w:rPr>
            </w:pPr>
            <w:r w:rsidRPr="00E658AC">
              <w:rPr>
                <w:rFonts w:ascii="Arial Narrow" w:hAnsi="Arial Narrow"/>
                <w:szCs w:val="20"/>
              </w:rPr>
              <w:t>Firma oz. ime</w:t>
            </w:r>
          </w:p>
          <w:p w14:paraId="59AEB1AC" w14:textId="77777777" w:rsidR="003E77CA" w:rsidRPr="00E658AC" w:rsidRDefault="003E77CA" w:rsidP="005A75EE">
            <w:pPr>
              <w:rPr>
                <w:rFonts w:ascii="Arial Narrow" w:hAnsi="Arial Narrow"/>
                <w:szCs w:val="20"/>
              </w:rPr>
            </w:pPr>
          </w:p>
        </w:tc>
        <w:tc>
          <w:tcPr>
            <w:tcW w:w="6095" w:type="dxa"/>
          </w:tcPr>
          <w:p w14:paraId="1DE3012F" w14:textId="77777777" w:rsidR="003E77CA" w:rsidRPr="00E658AC" w:rsidRDefault="003E77CA" w:rsidP="005A75EE">
            <w:pPr>
              <w:rPr>
                <w:rFonts w:ascii="Arial Narrow" w:hAnsi="Arial Narrow"/>
                <w:szCs w:val="20"/>
              </w:rPr>
            </w:pPr>
          </w:p>
        </w:tc>
      </w:tr>
      <w:tr w:rsidR="003E77CA" w:rsidRPr="00E658AC" w14:paraId="50698E48" w14:textId="77777777" w:rsidTr="00D14DD2">
        <w:trPr>
          <w:trHeight w:val="300"/>
        </w:trPr>
        <w:tc>
          <w:tcPr>
            <w:tcW w:w="3331" w:type="dxa"/>
          </w:tcPr>
          <w:p w14:paraId="2D07C712" w14:textId="77777777" w:rsidR="003E77CA" w:rsidRPr="00E658AC" w:rsidRDefault="003E77CA" w:rsidP="005A75EE">
            <w:pPr>
              <w:rPr>
                <w:rFonts w:ascii="Arial Narrow" w:hAnsi="Arial Narrow"/>
                <w:szCs w:val="20"/>
              </w:rPr>
            </w:pPr>
          </w:p>
          <w:p w14:paraId="1E6CBBF5" w14:textId="77777777" w:rsidR="003E77CA" w:rsidRPr="00E658AC" w:rsidRDefault="003E77CA" w:rsidP="005A75EE">
            <w:pPr>
              <w:rPr>
                <w:rFonts w:ascii="Arial Narrow" w:hAnsi="Arial Narrow"/>
                <w:szCs w:val="20"/>
              </w:rPr>
            </w:pPr>
            <w:r w:rsidRPr="00E658AC">
              <w:rPr>
                <w:rFonts w:ascii="Arial Narrow" w:hAnsi="Arial Narrow"/>
                <w:szCs w:val="20"/>
              </w:rPr>
              <w:t>Naslov</w:t>
            </w:r>
          </w:p>
          <w:p w14:paraId="4C73653E" w14:textId="77777777" w:rsidR="003E77CA" w:rsidRPr="00E658AC" w:rsidRDefault="003E77CA" w:rsidP="005A75EE">
            <w:pPr>
              <w:rPr>
                <w:rFonts w:ascii="Arial Narrow" w:hAnsi="Arial Narrow"/>
                <w:szCs w:val="20"/>
              </w:rPr>
            </w:pPr>
          </w:p>
        </w:tc>
        <w:tc>
          <w:tcPr>
            <w:tcW w:w="6095" w:type="dxa"/>
          </w:tcPr>
          <w:p w14:paraId="01FFE10E" w14:textId="77777777" w:rsidR="003E77CA" w:rsidRPr="00E658AC" w:rsidRDefault="003E77CA" w:rsidP="005A75EE">
            <w:pPr>
              <w:rPr>
                <w:rFonts w:ascii="Arial Narrow" w:hAnsi="Arial Narrow"/>
                <w:szCs w:val="20"/>
              </w:rPr>
            </w:pPr>
          </w:p>
        </w:tc>
      </w:tr>
      <w:tr w:rsidR="003E77CA" w:rsidRPr="00E658AC" w14:paraId="13EDFE70" w14:textId="77777777" w:rsidTr="00D14DD2">
        <w:trPr>
          <w:trHeight w:val="300"/>
        </w:trPr>
        <w:tc>
          <w:tcPr>
            <w:tcW w:w="3331" w:type="dxa"/>
          </w:tcPr>
          <w:p w14:paraId="7C8442D6" w14:textId="77777777" w:rsidR="003E77CA" w:rsidRPr="00E658AC" w:rsidRDefault="003E77CA" w:rsidP="005A75EE">
            <w:pPr>
              <w:rPr>
                <w:rFonts w:ascii="Arial Narrow" w:hAnsi="Arial Narrow"/>
                <w:szCs w:val="20"/>
              </w:rPr>
            </w:pPr>
          </w:p>
          <w:p w14:paraId="7905050C" w14:textId="77777777"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14:paraId="509FA08F" w14:textId="77777777" w:rsidR="003E77CA" w:rsidRPr="00E658AC" w:rsidRDefault="003E77CA" w:rsidP="005A75EE">
            <w:pPr>
              <w:rPr>
                <w:rFonts w:ascii="Arial Narrow" w:hAnsi="Arial Narrow"/>
                <w:szCs w:val="20"/>
              </w:rPr>
            </w:pPr>
          </w:p>
        </w:tc>
        <w:tc>
          <w:tcPr>
            <w:tcW w:w="6095" w:type="dxa"/>
          </w:tcPr>
          <w:p w14:paraId="16DF69E4" w14:textId="77777777" w:rsidR="003E77CA" w:rsidRPr="00E658AC" w:rsidRDefault="003E77CA" w:rsidP="005A75EE">
            <w:pPr>
              <w:rPr>
                <w:rFonts w:ascii="Arial Narrow" w:hAnsi="Arial Narrow"/>
                <w:szCs w:val="20"/>
              </w:rPr>
            </w:pPr>
          </w:p>
        </w:tc>
      </w:tr>
      <w:tr w:rsidR="003E77CA" w:rsidRPr="00E658AC" w14:paraId="462F4F4C" w14:textId="77777777" w:rsidTr="00D14DD2">
        <w:trPr>
          <w:trHeight w:val="300"/>
        </w:trPr>
        <w:tc>
          <w:tcPr>
            <w:tcW w:w="3331" w:type="dxa"/>
          </w:tcPr>
          <w:p w14:paraId="2C46C16A" w14:textId="77777777" w:rsidR="003E77CA" w:rsidRPr="00E658AC" w:rsidRDefault="003E77CA" w:rsidP="005A75EE">
            <w:pPr>
              <w:rPr>
                <w:rFonts w:ascii="Arial Narrow" w:hAnsi="Arial Narrow"/>
                <w:szCs w:val="20"/>
              </w:rPr>
            </w:pPr>
          </w:p>
          <w:p w14:paraId="3176D839" w14:textId="77777777" w:rsidR="003E77CA" w:rsidRPr="00E658AC" w:rsidRDefault="003E77CA" w:rsidP="005A75EE">
            <w:pPr>
              <w:rPr>
                <w:rFonts w:ascii="Arial Narrow" w:hAnsi="Arial Narrow"/>
                <w:szCs w:val="20"/>
              </w:rPr>
            </w:pPr>
            <w:r w:rsidRPr="00E658AC">
              <w:rPr>
                <w:rFonts w:ascii="Arial Narrow" w:hAnsi="Arial Narrow"/>
                <w:szCs w:val="20"/>
              </w:rPr>
              <w:t>Matična številka</w:t>
            </w:r>
          </w:p>
          <w:p w14:paraId="3751DEF2" w14:textId="77777777" w:rsidR="003E77CA" w:rsidRPr="00E658AC" w:rsidRDefault="003E77CA" w:rsidP="005A75EE">
            <w:pPr>
              <w:rPr>
                <w:rFonts w:ascii="Arial Narrow" w:hAnsi="Arial Narrow"/>
                <w:szCs w:val="20"/>
              </w:rPr>
            </w:pPr>
          </w:p>
        </w:tc>
        <w:tc>
          <w:tcPr>
            <w:tcW w:w="6095" w:type="dxa"/>
          </w:tcPr>
          <w:p w14:paraId="5AE2B464" w14:textId="77777777" w:rsidR="003E77CA" w:rsidRPr="00E658AC" w:rsidRDefault="003E77CA" w:rsidP="005A75EE">
            <w:pPr>
              <w:rPr>
                <w:rFonts w:ascii="Arial Narrow" w:hAnsi="Arial Narrow"/>
                <w:szCs w:val="20"/>
              </w:rPr>
            </w:pPr>
          </w:p>
        </w:tc>
      </w:tr>
      <w:tr w:rsidR="003E77CA" w:rsidRPr="00E658AC" w14:paraId="1D5756DD" w14:textId="77777777" w:rsidTr="00D14DD2">
        <w:trPr>
          <w:trHeight w:val="300"/>
        </w:trPr>
        <w:tc>
          <w:tcPr>
            <w:tcW w:w="3331" w:type="dxa"/>
          </w:tcPr>
          <w:p w14:paraId="2001F0D3" w14:textId="77777777"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14:paraId="05809CCE" w14:textId="77777777"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14:paraId="320C4F9F" w14:textId="77777777" w:rsidR="003E77CA" w:rsidRPr="00E658AC" w:rsidRDefault="003E77CA" w:rsidP="005A75EE">
            <w:pPr>
              <w:rPr>
                <w:rFonts w:ascii="Arial Narrow" w:hAnsi="Arial Narrow"/>
                <w:szCs w:val="20"/>
              </w:rPr>
            </w:pPr>
          </w:p>
        </w:tc>
      </w:tr>
      <w:tr w:rsidR="003E77CA" w:rsidRPr="00E658AC" w14:paraId="30F5417B" w14:textId="77777777" w:rsidTr="00D14DD2">
        <w:trPr>
          <w:trHeight w:val="300"/>
        </w:trPr>
        <w:tc>
          <w:tcPr>
            <w:tcW w:w="3331" w:type="dxa"/>
          </w:tcPr>
          <w:p w14:paraId="3AAC166E" w14:textId="77777777" w:rsidR="003E77CA" w:rsidRPr="00E658AC" w:rsidRDefault="003E77CA" w:rsidP="005A75EE">
            <w:pPr>
              <w:rPr>
                <w:rFonts w:ascii="Arial Narrow" w:hAnsi="Arial Narrow"/>
                <w:szCs w:val="20"/>
              </w:rPr>
            </w:pPr>
          </w:p>
          <w:p w14:paraId="76E55200" w14:textId="77777777"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14:paraId="5687B43F" w14:textId="77777777" w:rsidR="003E77CA" w:rsidRPr="00E658AC" w:rsidRDefault="003E77CA" w:rsidP="005A75EE">
            <w:pPr>
              <w:rPr>
                <w:rFonts w:ascii="Arial Narrow" w:hAnsi="Arial Narrow"/>
                <w:szCs w:val="20"/>
              </w:rPr>
            </w:pPr>
          </w:p>
        </w:tc>
        <w:tc>
          <w:tcPr>
            <w:tcW w:w="6095" w:type="dxa"/>
          </w:tcPr>
          <w:p w14:paraId="2F1AC49B" w14:textId="77777777" w:rsidR="003E77CA" w:rsidRPr="00E658AC" w:rsidRDefault="003E77CA" w:rsidP="005A75EE">
            <w:pPr>
              <w:rPr>
                <w:rFonts w:ascii="Arial Narrow" w:hAnsi="Arial Narrow"/>
                <w:szCs w:val="20"/>
              </w:rPr>
            </w:pPr>
          </w:p>
        </w:tc>
      </w:tr>
      <w:tr w:rsidR="003E77CA" w:rsidRPr="00E658AC" w14:paraId="55B26583" w14:textId="77777777" w:rsidTr="00D14DD2">
        <w:trPr>
          <w:trHeight w:val="300"/>
        </w:trPr>
        <w:tc>
          <w:tcPr>
            <w:tcW w:w="3331" w:type="dxa"/>
          </w:tcPr>
          <w:p w14:paraId="4BDDD6FC" w14:textId="77777777" w:rsidR="003E77CA" w:rsidRPr="00E658AC" w:rsidRDefault="003E77CA" w:rsidP="005A75EE">
            <w:pPr>
              <w:rPr>
                <w:rFonts w:ascii="Arial Narrow" w:hAnsi="Arial Narrow"/>
                <w:szCs w:val="20"/>
              </w:rPr>
            </w:pPr>
          </w:p>
          <w:p w14:paraId="188D7072" w14:textId="77777777"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14:paraId="051F724D" w14:textId="77777777" w:rsidR="003E77CA" w:rsidRPr="00E658AC" w:rsidRDefault="003E77CA" w:rsidP="005A75EE">
            <w:pPr>
              <w:rPr>
                <w:rFonts w:ascii="Arial Narrow" w:hAnsi="Arial Narrow"/>
                <w:szCs w:val="20"/>
              </w:rPr>
            </w:pPr>
          </w:p>
        </w:tc>
        <w:tc>
          <w:tcPr>
            <w:tcW w:w="6095" w:type="dxa"/>
          </w:tcPr>
          <w:p w14:paraId="22709FE2" w14:textId="77777777" w:rsidR="003E77CA" w:rsidRPr="00E658AC" w:rsidRDefault="003E77CA" w:rsidP="005A75EE">
            <w:pPr>
              <w:rPr>
                <w:rFonts w:ascii="Arial Narrow" w:hAnsi="Arial Narrow"/>
                <w:szCs w:val="20"/>
              </w:rPr>
            </w:pPr>
          </w:p>
        </w:tc>
      </w:tr>
      <w:tr w:rsidR="003E77CA" w:rsidRPr="00E658AC" w14:paraId="247002E1" w14:textId="77777777" w:rsidTr="00D14DD2">
        <w:trPr>
          <w:trHeight w:val="300"/>
        </w:trPr>
        <w:tc>
          <w:tcPr>
            <w:tcW w:w="3331" w:type="dxa"/>
          </w:tcPr>
          <w:p w14:paraId="37ED2636" w14:textId="77777777" w:rsidR="003E77CA" w:rsidRPr="00E658AC" w:rsidRDefault="003E77CA" w:rsidP="005A75EE">
            <w:pPr>
              <w:rPr>
                <w:rFonts w:ascii="Arial Narrow" w:hAnsi="Arial Narrow"/>
                <w:szCs w:val="20"/>
              </w:rPr>
            </w:pPr>
          </w:p>
          <w:p w14:paraId="1FDFB45E" w14:textId="77777777"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14:paraId="64175050" w14:textId="77777777" w:rsidR="003E77CA" w:rsidRPr="00E658AC" w:rsidRDefault="003E77CA" w:rsidP="005A75EE">
            <w:pPr>
              <w:rPr>
                <w:rFonts w:ascii="Arial Narrow" w:hAnsi="Arial Narrow"/>
                <w:szCs w:val="20"/>
              </w:rPr>
            </w:pPr>
          </w:p>
        </w:tc>
        <w:tc>
          <w:tcPr>
            <w:tcW w:w="6095" w:type="dxa"/>
          </w:tcPr>
          <w:p w14:paraId="6D7108EB" w14:textId="77777777" w:rsidR="003E77CA" w:rsidRPr="00E658AC" w:rsidRDefault="003E77CA" w:rsidP="005A75EE">
            <w:pPr>
              <w:rPr>
                <w:rFonts w:ascii="Arial Narrow" w:hAnsi="Arial Narrow"/>
                <w:szCs w:val="20"/>
              </w:rPr>
            </w:pPr>
          </w:p>
        </w:tc>
      </w:tr>
      <w:tr w:rsidR="003E77CA" w:rsidRPr="00E658AC" w14:paraId="44D1DEB6" w14:textId="77777777" w:rsidTr="00D14DD2">
        <w:trPr>
          <w:trHeight w:val="300"/>
        </w:trPr>
        <w:tc>
          <w:tcPr>
            <w:tcW w:w="3331" w:type="dxa"/>
          </w:tcPr>
          <w:p w14:paraId="782B2D9A" w14:textId="77777777" w:rsidR="003E77CA" w:rsidRPr="00E658AC" w:rsidRDefault="003E77CA" w:rsidP="005A75EE">
            <w:pPr>
              <w:rPr>
                <w:rFonts w:ascii="Arial Narrow" w:hAnsi="Arial Narrow"/>
                <w:szCs w:val="20"/>
              </w:rPr>
            </w:pPr>
            <w:r w:rsidRPr="00E658AC">
              <w:rPr>
                <w:rFonts w:ascii="Arial Narrow" w:hAnsi="Arial Narrow"/>
                <w:szCs w:val="20"/>
              </w:rPr>
              <w:t xml:space="preserve"> </w:t>
            </w:r>
          </w:p>
          <w:p w14:paraId="2B81722B" w14:textId="77777777"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14:paraId="2005B3F7" w14:textId="77777777" w:rsidR="003E77CA" w:rsidRPr="00E658AC" w:rsidRDefault="003E77CA" w:rsidP="005A75EE">
            <w:pPr>
              <w:rPr>
                <w:rFonts w:ascii="Arial Narrow" w:hAnsi="Arial Narrow"/>
                <w:szCs w:val="20"/>
              </w:rPr>
            </w:pPr>
          </w:p>
        </w:tc>
        <w:tc>
          <w:tcPr>
            <w:tcW w:w="6095" w:type="dxa"/>
          </w:tcPr>
          <w:p w14:paraId="15D5C421" w14:textId="77777777" w:rsidR="003E77CA" w:rsidRPr="00E658AC" w:rsidRDefault="003E77CA" w:rsidP="005A75EE">
            <w:pPr>
              <w:rPr>
                <w:rFonts w:ascii="Arial Narrow" w:hAnsi="Arial Narrow"/>
                <w:szCs w:val="20"/>
              </w:rPr>
            </w:pPr>
          </w:p>
        </w:tc>
      </w:tr>
      <w:tr w:rsidR="003E77CA" w:rsidRPr="00E658AC" w14:paraId="012DF7A1" w14:textId="77777777" w:rsidTr="00D14DD2">
        <w:trPr>
          <w:trHeight w:val="300"/>
        </w:trPr>
        <w:tc>
          <w:tcPr>
            <w:tcW w:w="3331" w:type="dxa"/>
          </w:tcPr>
          <w:p w14:paraId="4259B2DA" w14:textId="77777777" w:rsidR="003E77CA" w:rsidRPr="00E658AC" w:rsidRDefault="003E77CA" w:rsidP="005A75EE">
            <w:pPr>
              <w:rPr>
                <w:rFonts w:ascii="Arial Narrow" w:hAnsi="Arial Narrow"/>
                <w:szCs w:val="20"/>
              </w:rPr>
            </w:pPr>
          </w:p>
          <w:p w14:paraId="062F1AA8" w14:textId="77777777" w:rsidR="003E77CA" w:rsidRPr="00E658AC" w:rsidRDefault="003E77CA" w:rsidP="005A75EE">
            <w:pPr>
              <w:rPr>
                <w:rFonts w:ascii="Arial Narrow" w:hAnsi="Arial Narrow"/>
                <w:szCs w:val="20"/>
              </w:rPr>
            </w:pPr>
            <w:r w:rsidRPr="00E658AC">
              <w:rPr>
                <w:rFonts w:ascii="Arial Narrow" w:hAnsi="Arial Narrow"/>
                <w:szCs w:val="20"/>
              </w:rPr>
              <w:t>E-naslov kontaktne osebe</w:t>
            </w:r>
          </w:p>
          <w:p w14:paraId="581E611E" w14:textId="77777777" w:rsidR="003E77CA" w:rsidRPr="00E658AC" w:rsidRDefault="003E77CA" w:rsidP="005A75EE">
            <w:pPr>
              <w:rPr>
                <w:rFonts w:ascii="Arial Narrow" w:hAnsi="Arial Narrow"/>
                <w:szCs w:val="20"/>
              </w:rPr>
            </w:pPr>
          </w:p>
        </w:tc>
        <w:tc>
          <w:tcPr>
            <w:tcW w:w="6095" w:type="dxa"/>
          </w:tcPr>
          <w:p w14:paraId="20809DAF" w14:textId="77777777" w:rsidR="003E77CA" w:rsidRPr="00E658AC" w:rsidRDefault="003E77CA" w:rsidP="005A75EE">
            <w:pPr>
              <w:rPr>
                <w:rFonts w:ascii="Arial Narrow" w:hAnsi="Arial Narrow"/>
                <w:szCs w:val="20"/>
              </w:rPr>
            </w:pPr>
          </w:p>
        </w:tc>
      </w:tr>
      <w:tr w:rsidR="003E77CA" w:rsidRPr="00E658AC" w14:paraId="17E9116D" w14:textId="77777777" w:rsidTr="00D14DD2">
        <w:trPr>
          <w:trHeight w:val="300"/>
        </w:trPr>
        <w:tc>
          <w:tcPr>
            <w:tcW w:w="3331" w:type="dxa"/>
          </w:tcPr>
          <w:p w14:paraId="5B817FAD" w14:textId="77777777" w:rsidR="003E77CA" w:rsidRPr="00E658AC" w:rsidRDefault="003E77CA" w:rsidP="005A75EE">
            <w:pPr>
              <w:rPr>
                <w:rFonts w:ascii="Arial Narrow" w:hAnsi="Arial Narrow"/>
                <w:szCs w:val="20"/>
              </w:rPr>
            </w:pPr>
          </w:p>
          <w:p w14:paraId="120C05CA" w14:textId="77777777"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14:paraId="7246D193" w14:textId="77777777" w:rsidR="003E77CA" w:rsidRPr="00E658AC" w:rsidRDefault="003E77CA" w:rsidP="005A75EE">
            <w:pPr>
              <w:rPr>
                <w:rFonts w:ascii="Arial Narrow" w:hAnsi="Arial Narrow"/>
                <w:szCs w:val="20"/>
              </w:rPr>
            </w:pPr>
          </w:p>
        </w:tc>
        <w:tc>
          <w:tcPr>
            <w:tcW w:w="6095" w:type="dxa"/>
          </w:tcPr>
          <w:p w14:paraId="21E2E146" w14:textId="77777777" w:rsidR="003E77CA" w:rsidRPr="00E658AC" w:rsidRDefault="003E77CA" w:rsidP="005A75EE">
            <w:pPr>
              <w:rPr>
                <w:rFonts w:ascii="Arial Narrow" w:hAnsi="Arial Narrow"/>
                <w:szCs w:val="20"/>
              </w:rPr>
            </w:pPr>
          </w:p>
        </w:tc>
      </w:tr>
    </w:tbl>
    <w:p w14:paraId="634E31A7" w14:textId="77777777" w:rsidR="00615865" w:rsidRPr="00E658AC" w:rsidRDefault="00615865" w:rsidP="00615865">
      <w:pPr>
        <w:rPr>
          <w:rFonts w:ascii="Arial Narrow" w:hAnsi="Arial Narrow"/>
          <w:szCs w:val="20"/>
        </w:rPr>
      </w:pPr>
    </w:p>
    <w:p w14:paraId="49D3B034" w14:textId="77777777"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14:paraId="591BA13E" w14:textId="447A0070"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8C6D85">
        <w:rPr>
          <w:rFonts w:ascii="Arial Narrow" w:hAnsi="Arial Narrow"/>
          <w:szCs w:val="20"/>
        </w:rPr>
        <w:tab/>
      </w:r>
      <w:r w:rsidR="008C6D85">
        <w:rPr>
          <w:rFonts w:ascii="Arial Narrow" w:hAnsi="Arial Narrow"/>
          <w:szCs w:val="20"/>
        </w:rPr>
        <w:tab/>
      </w:r>
      <w:r w:rsidR="006817BF" w:rsidRPr="00E658AC">
        <w:rPr>
          <w:rFonts w:ascii="Arial Narrow" w:hAnsi="Arial Narrow"/>
          <w:szCs w:val="20"/>
        </w:rPr>
        <w:t>Priloga 2</w:t>
      </w:r>
    </w:p>
    <w:p w14:paraId="1405A603" w14:textId="77777777" w:rsidR="00D43208" w:rsidRPr="00E658AC" w:rsidRDefault="00D43208" w:rsidP="00D43208">
      <w:pPr>
        <w:rPr>
          <w:rFonts w:ascii="Arial Narrow" w:hAnsi="Arial Narrow"/>
          <w:szCs w:val="20"/>
        </w:rPr>
      </w:pPr>
      <w:r w:rsidRPr="00E658AC">
        <w:rPr>
          <w:rFonts w:ascii="Arial Narrow" w:hAnsi="Arial Narrow"/>
          <w:szCs w:val="20"/>
        </w:rPr>
        <w:t>Ponudnik:</w:t>
      </w:r>
    </w:p>
    <w:p w14:paraId="37BE7671" w14:textId="77777777"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14:paraId="20D28D1E" w14:textId="77777777"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14:paraId="487C76FD" w14:textId="77777777"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14:paraId="69ED9F80" w14:textId="77777777" w:rsidR="00D43208" w:rsidRDefault="00D43208" w:rsidP="00D43208">
      <w:pPr>
        <w:rPr>
          <w:rFonts w:ascii="Arial Narrow" w:hAnsi="Arial Narrow"/>
          <w:szCs w:val="20"/>
        </w:rPr>
      </w:pPr>
    </w:p>
    <w:p w14:paraId="5C0CD84D" w14:textId="77777777" w:rsidR="009C309E" w:rsidRPr="00E658AC" w:rsidRDefault="009C309E" w:rsidP="00D43208">
      <w:pPr>
        <w:rPr>
          <w:rFonts w:ascii="Arial Narrow" w:hAnsi="Arial Narrow"/>
          <w:szCs w:val="20"/>
        </w:rPr>
      </w:pPr>
    </w:p>
    <w:p w14:paraId="73D2E3E7" w14:textId="1F2ACF81" w:rsidR="00D43208"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F40890">
        <w:rPr>
          <w:rFonts w:ascii="Arial Narrow" w:hAnsi="Arial Narrow"/>
          <w:b/>
          <w:szCs w:val="20"/>
        </w:rPr>
        <w:t>JN-06/2023</w:t>
      </w:r>
    </w:p>
    <w:p w14:paraId="486756EA" w14:textId="77777777" w:rsidR="00CF2756" w:rsidRPr="00E658AC" w:rsidRDefault="00CF2756" w:rsidP="00D43208">
      <w:pPr>
        <w:jc w:val="center"/>
        <w:rPr>
          <w:rFonts w:ascii="Arial Narrow" w:hAnsi="Arial Narrow"/>
          <w:b/>
          <w:szCs w:val="20"/>
        </w:rPr>
      </w:pPr>
    </w:p>
    <w:p w14:paraId="7C7DFE44" w14:textId="77777777"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14:paraId="08905F88" w14:textId="3F7E1AB0" w:rsidR="008E1D08" w:rsidRPr="00CE5848" w:rsidRDefault="00CE5848" w:rsidP="00CF2756">
      <w:pPr>
        <w:spacing w:line="240" w:lineRule="auto"/>
        <w:ind w:right="-1"/>
        <w:jc w:val="left"/>
        <w:rPr>
          <w:rFonts w:ascii="Arial Narrow" w:hAnsi="Arial Narrow"/>
          <w:szCs w:val="20"/>
        </w:rPr>
      </w:pPr>
      <w:r>
        <w:rPr>
          <w:rFonts w:ascii="Arial Narrow" w:hAnsi="Arial Narrow"/>
          <w:b/>
          <w:szCs w:val="20"/>
        </w:rPr>
        <w:t xml:space="preserve">Ortodontske storitve za potrebe enote </w:t>
      </w:r>
      <w:r w:rsidR="008C6D85">
        <w:rPr>
          <w:rFonts w:ascii="Arial Narrow" w:hAnsi="Arial Narrow"/>
          <w:b/>
          <w:szCs w:val="20"/>
        </w:rPr>
        <w:t>Center</w:t>
      </w:r>
    </w:p>
    <w:p w14:paraId="25AD9C61" w14:textId="77777777" w:rsidR="00CE5848" w:rsidRDefault="00CE5848" w:rsidP="00CE5848">
      <w:pPr>
        <w:spacing w:line="240" w:lineRule="auto"/>
        <w:ind w:right="-1"/>
        <w:jc w:val="left"/>
        <w:rPr>
          <w:rFonts w:ascii="Arial Narrow" w:hAnsi="Arial Narrow"/>
          <w:b/>
          <w:szCs w:val="20"/>
        </w:rPr>
      </w:pPr>
    </w:p>
    <w:p w14:paraId="10550304" w14:textId="3124FE04" w:rsidR="00CE5848" w:rsidRPr="004C6FD6" w:rsidRDefault="00CE5848" w:rsidP="00CE5848">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programa</w:t>
      </w:r>
      <w:r w:rsidRPr="004C6FD6">
        <w:rPr>
          <w:rFonts w:ascii="Arial Narrow" w:hAnsi="Arial Narrow"/>
          <w:szCs w:val="20"/>
        </w:rPr>
        <w:t xml:space="preserve"> v prostorih naročnika/izvajalca s pričetkom </w:t>
      </w:r>
      <w:r w:rsidR="00CF2756">
        <w:rPr>
          <w:rFonts w:ascii="Arial Narrow" w:hAnsi="Arial Narrow"/>
          <w:szCs w:val="20"/>
        </w:rPr>
        <w:t>27</w:t>
      </w:r>
      <w:r w:rsidRPr="004C6FD6">
        <w:rPr>
          <w:rFonts w:ascii="Arial Narrow" w:hAnsi="Arial Narrow"/>
          <w:szCs w:val="20"/>
        </w:rPr>
        <w:t>.</w:t>
      </w:r>
      <w:r w:rsidR="008C6D85">
        <w:rPr>
          <w:rFonts w:ascii="Arial Narrow" w:hAnsi="Arial Narrow"/>
          <w:szCs w:val="20"/>
        </w:rPr>
        <w:t>0</w:t>
      </w:r>
      <w:r w:rsidR="00CF2756">
        <w:rPr>
          <w:rFonts w:ascii="Arial Narrow" w:hAnsi="Arial Narrow"/>
          <w:szCs w:val="20"/>
        </w:rPr>
        <w:t>2</w:t>
      </w:r>
      <w:r w:rsidRPr="004C6FD6">
        <w:rPr>
          <w:rFonts w:ascii="Arial Narrow" w:hAnsi="Arial Narrow"/>
          <w:szCs w:val="20"/>
        </w:rPr>
        <w:t>.202</w:t>
      </w:r>
      <w:r w:rsidR="008C6D85">
        <w:rPr>
          <w:rFonts w:ascii="Arial Narrow" w:hAnsi="Arial Narrow"/>
          <w:szCs w:val="20"/>
        </w:rPr>
        <w:t>3</w:t>
      </w:r>
      <w:r w:rsidRPr="004C6FD6">
        <w:rPr>
          <w:rFonts w:ascii="Arial Narrow" w:hAnsi="Arial Narrow"/>
          <w:szCs w:val="20"/>
        </w:rPr>
        <w:t xml:space="preserve">. Izvajalec zagotavlja izvajanje ortodontskih storitev z vso medicinsko in nemedicinsko opremo, vse medicinske pripomočke, potrošni material, ing. zobne protetike </w:t>
      </w:r>
      <w:proofErr w:type="spellStart"/>
      <w:r w:rsidRPr="004C6FD6">
        <w:rPr>
          <w:rFonts w:ascii="Arial Narrow" w:hAnsi="Arial Narrow"/>
          <w:szCs w:val="20"/>
        </w:rPr>
        <w:t>idr</w:t>
      </w:r>
      <w:proofErr w:type="spellEnd"/>
      <w:r w:rsidRPr="004C6FD6">
        <w:rPr>
          <w:rFonts w:ascii="Arial Narrow" w:hAnsi="Arial Narrow"/>
          <w:szCs w:val="20"/>
        </w:rPr>
        <w:t>, potrebno za delo v ortodontski ambulanti. Naročnik prevzema izključno naloge administrativno tehni</w:t>
      </w:r>
      <w:r w:rsidR="003970FD">
        <w:rPr>
          <w:rFonts w:ascii="Arial Narrow" w:hAnsi="Arial Narrow"/>
          <w:szCs w:val="20"/>
        </w:rPr>
        <w:t>čnega kadra po kalkulaciji ZZZS.</w:t>
      </w:r>
      <w:r w:rsidRPr="004C6FD6">
        <w:rPr>
          <w:rFonts w:ascii="Arial Narrow" w:hAnsi="Arial Narrow"/>
          <w:szCs w:val="20"/>
        </w:rPr>
        <w:t xml:space="preserve"> Izvajalec prevzame vrednost celotnega programa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14:paraId="286178C3" w14:textId="77777777" w:rsidR="00CE5848" w:rsidRPr="004C6FD6" w:rsidRDefault="00CE5848" w:rsidP="00CE5848">
      <w:pPr>
        <w:spacing w:line="240" w:lineRule="auto"/>
        <w:ind w:right="-1"/>
        <w:jc w:val="left"/>
        <w:rPr>
          <w:rFonts w:ascii="Arial Narrow" w:hAnsi="Arial Narrow"/>
          <w:szCs w:val="20"/>
        </w:rPr>
      </w:pPr>
    </w:p>
    <w:p w14:paraId="3E628F2E" w14:textId="1A1E6B7C" w:rsidR="004C6FD6" w:rsidRPr="004C6FD6" w:rsidRDefault="00CE5848"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w:t>
      </w:r>
      <w:r w:rsidR="004C6FD6" w:rsidRPr="004C6FD6">
        <w:rPr>
          <w:rFonts w:ascii="Arial Narrow" w:hAnsi="Arial Narrow"/>
          <w:szCs w:val="20"/>
        </w:rPr>
        <w:t xml:space="preserve">hteve: </w:t>
      </w:r>
    </w:p>
    <w:p w14:paraId="661BB658" w14:textId="77777777" w:rsidR="006412B0" w:rsidRPr="006412B0" w:rsidRDefault="006412B0" w:rsidP="006412B0">
      <w:pPr>
        <w:pStyle w:val="Navadensplet"/>
        <w:numPr>
          <w:ilvl w:val="0"/>
          <w:numId w:val="3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14:paraId="502F379E" w14:textId="77777777" w:rsidR="006412B0" w:rsidRPr="006412B0" w:rsidRDefault="006412B0" w:rsidP="006412B0">
      <w:pPr>
        <w:pStyle w:val="Navadensplet"/>
        <w:numPr>
          <w:ilvl w:val="0"/>
          <w:numId w:val="3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14:paraId="3E758695" w14:textId="5EB741D8" w:rsidR="004C6FD6" w:rsidRPr="006412B0" w:rsidRDefault="00EB1397" w:rsidP="004C6FD6">
      <w:pPr>
        <w:pStyle w:val="Odstavekseznama"/>
        <w:numPr>
          <w:ilvl w:val="0"/>
          <w:numId w:val="31"/>
        </w:numPr>
        <w:spacing w:line="240" w:lineRule="auto"/>
        <w:ind w:right="-1"/>
        <w:jc w:val="left"/>
        <w:rPr>
          <w:rFonts w:ascii="Arial Narrow" w:hAnsi="Arial Narrow"/>
          <w:szCs w:val="20"/>
        </w:rPr>
      </w:pPr>
      <w:r>
        <w:rPr>
          <w:rFonts w:ascii="Arial Narrow" w:hAnsi="Arial Narrow"/>
          <w:szCs w:val="20"/>
        </w:rPr>
        <w:t xml:space="preserve">Izvajalec mora v času trajanja pogodbenega razmerja povzeti naročnikovo celotno knjigo programa (sklopa), na katerega se prijavlja in vse obravnavane paciente, </w:t>
      </w:r>
      <w:r w:rsidR="00A015C2">
        <w:rPr>
          <w:rFonts w:ascii="Arial Narrow" w:hAnsi="Arial Narrow"/>
          <w:szCs w:val="20"/>
        </w:rPr>
        <w:t xml:space="preserve">v vseh fazah </w:t>
      </w:r>
      <w:r w:rsidR="008C6D85">
        <w:rPr>
          <w:rFonts w:ascii="Arial Narrow" w:hAnsi="Arial Narrow"/>
          <w:szCs w:val="20"/>
        </w:rPr>
        <w:t>z</w:t>
      </w:r>
      <w:r w:rsidR="00A015C2">
        <w:rPr>
          <w:rFonts w:ascii="Arial Narrow" w:hAnsi="Arial Narrow"/>
          <w:szCs w:val="20"/>
        </w:rPr>
        <w:t>dravljenja</w:t>
      </w:r>
      <w:r>
        <w:rPr>
          <w:rFonts w:ascii="Arial Narrow" w:hAnsi="Arial Narrow"/>
          <w:szCs w:val="20"/>
        </w:rPr>
        <w:t>, pri katerih ortodontsko zdravljenje še ni zaključeno</w:t>
      </w:r>
    </w:p>
    <w:p w14:paraId="3DB8E855" w14:textId="5F91261F" w:rsidR="004C6FD6" w:rsidRPr="006412B0" w:rsidRDefault="004C6FD6"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w:t>
      </w:r>
      <w:r w:rsidR="008C6D85">
        <w:rPr>
          <w:rFonts w:ascii="Arial Narrow" w:hAnsi="Arial Narrow"/>
          <w:szCs w:val="20"/>
        </w:rPr>
        <w:t>3</w:t>
      </w:r>
      <w:r w:rsidRPr="006412B0">
        <w:rPr>
          <w:rFonts w:ascii="Arial Narrow" w:hAnsi="Arial Narrow"/>
          <w:szCs w:val="20"/>
        </w:rPr>
        <w:t>.202</w:t>
      </w:r>
      <w:r w:rsidR="008C6D85">
        <w:rPr>
          <w:rFonts w:ascii="Arial Narrow" w:hAnsi="Arial Narrow"/>
          <w:szCs w:val="20"/>
        </w:rPr>
        <w:t>3</w:t>
      </w:r>
      <w:r w:rsidRPr="006412B0">
        <w:rPr>
          <w:rFonts w:ascii="Arial Narrow" w:hAnsi="Arial Narrow"/>
          <w:szCs w:val="20"/>
        </w:rPr>
        <w:t xml:space="preserve"> in z 01.0</w:t>
      </w:r>
      <w:r w:rsidR="008C6D85">
        <w:rPr>
          <w:rFonts w:ascii="Arial Narrow" w:hAnsi="Arial Narrow"/>
          <w:szCs w:val="20"/>
        </w:rPr>
        <w:t>3</w:t>
      </w:r>
      <w:r w:rsidRPr="006412B0">
        <w:rPr>
          <w:rFonts w:ascii="Arial Narrow" w:hAnsi="Arial Narrow"/>
          <w:szCs w:val="20"/>
        </w:rPr>
        <w:t>.202</w:t>
      </w:r>
      <w:r w:rsidR="008C6D85">
        <w:rPr>
          <w:rFonts w:ascii="Arial Narrow" w:hAnsi="Arial Narrow"/>
          <w:szCs w:val="20"/>
        </w:rPr>
        <w:t>3</w:t>
      </w:r>
      <w:r w:rsidRPr="006412B0">
        <w:rPr>
          <w:rFonts w:ascii="Arial Narrow" w:hAnsi="Arial Narrow"/>
          <w:szCs w:val="20"/>
        </w:rPr>
        <w:t xml:space="preserve"> prične s sprejemanjem pacientov ter izvajanjem ortodontskih storitev</w:t>
      </w:r>
    </w:p>
    <w:p w14:paraId="4FC99A8D" w14:textId="77777777" w:rsidR="00B86B59" w:rsidRDefault="00B86B59" w:rsidP="00B86B59">
      <w:pPr>
        <w:spacing w:line="240" w:lineRule="auto"/>
        <w:ind w:right="-1"/>
        <w:jc w:val="left"/>
        <w:rPr>
          <w:rFonts w:ascii="Arial Narrow" w:hAnsi="Arial Narrow"/>
          <w:szCs w:val="20"/>
        </w:rPr>
      </w:pPr>
    </w:p>
    <w:p w14:paraId="043AF90E" w14:textId="77777777" w:rsidR="00B86B59" w:rsidRDefault="00B86B59" w:rsidP="00B86B59">
      <w:pPr>
        <w:spacing w:line="240" w:lineRule="auto"/>
        <w:ind w:right="-1"/>
        <w:jc w:val="left"/>
        <w:rPr>
          <w:rFonts w:ascii="Arial Narrow" w:hAnsi="Arial Narrow"/>
          <w:szCs w:val="20"/>
        </w:rPr>
      </w:pPr>
    </w:p>
    <w:tbl>
      <w:tblPr>
        <w:tblStyle w:val="Tabelamrea"/>
        <w:tblW w:w="0" w:type="auto"/>
        <w:tblLook w:val="04A0" w:firstRow="1" w:lastRow="0" w:firstColumn="1" w:lastColumn="0" w:noHBand="0" w:noVBand="1"/>
      </w:tblPr>
      <w:tblGrid>
        <w:gridCol w:w="1951"/>
        <w:gridCol w:w="1316"/>
        <w:gridCol w:w="1316"/>
        <w:gridCol w:w="1316"/>
        <w:gridCol w:w="1316"/>
        <w:gridCol w:w="1316"/>
      </w:tblGrid>
      <w:tr w:rsidR="00864C6C" w14:paraId="63B9A37D" w14:textId="77777777" w:rsidTr="00BD1EC4">
        <w:tc>
          <w:tcPr>
            <w:tcW w:w="1951" w:type="dxa"/>
          </w:tcPr>
          <w:p w14:paraId="65713BCA"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14:paraId="440FACF1"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14:paraId="286A7D5B"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14:paraId="1857E3CD"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14:paraId="7ECAFDD8"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14:paraId="4C794785"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14:paraId="43E96995" w14:textId="77777777" w:rsidTr="00BD1EC4">
        <w:tc>
          <w:tcPr>
            <w:tcW w:w="1951" w:type="dxa"/>
            <w:tcBorders>
              <w:bottom w:val="single" w:sz="4" w:space="0" w:color="auto"/>
            </w:tcBorders>
          </w:tcPr>
          <w:p w14:paraId="63C1DB02" w14:textId="77777777" w:rsidR="00864C6C" w:rsidRDefault="00864C6C" w:rsidP="00165522">
            <w:pPr>
              <w:spacing w:line="240" w:lineRule="auto"/>
              <w:ind w:right="-1"/>
              <w:jc w:val="center"/>
              <w:rPr>
                <w:rFonts w:ascii="Arial Narrow" w:hAnsi="Arial Narrow"/>
                <w:szCs w:val="20"/>
              </w:rPr>
            </w:pPr>
          </w:p>
          <w:p w14:paraId="1EFBCB72"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14:paraId="3CB8A796"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14:paraId="1301F0CC" w14:textId="77777777" w:rsidR="003970FD" w:rsidRPr="00BD1EC4" w:rsidRDefault="003970FD" w:rsidP="00165522">
            <w:pPr>
              <w:spacing w:line="240" w:lineRule="auto"/>
              <w:ind w:right="-1"/>
              <w:jc w:val="center"/>
              <w:rPr>
                <w:rFonts w:ascii="Arial Narrow" w:hAnsi="Arial Narrow"/>
                <w:b/>
                <w:szCs w:val="20"/>
              </w:rPr>
            </w:pPr>
          </w:p>
          <w:p w14:paraId="4C7F8AA4" w14:textId="77777777"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14:paraId="53F688D3" w14:textId="77777777"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14:paraId="33EBD8ED" w14:textId="77777777" w:rsidR="003970FD" w:rsidRPr="003970FD" w:rsidRDefault="003970FD"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14:paraId="79EDC081" w14:textId="77777777"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14:paraId="30FF0ED9" w14:textId="77777777" w:rsidR="00864C6C" w:rsidRDefault="00864C6C" w:rsidP="00165522">
            <w:pPr>
              <w:spacing w:line="240" w:lineRule="auto"/>
              <w:ind w:right="-1"/>
              <w:jc w:val="center"/>
              <w:rPr>
                <w:rFonts w:ascii="Arial Narrow" w:hAnsi="Arial Narrow"/>
                <w:szCs w:val="20"/>
              </w:rPr>
            </w:pPr>
          </w:p>
        </w:tc>
      </w:tr>
      <w:tr w:rsidR="00864C6C" w14:paraId="39EC4B26" w14:textId="77777777" w:rsidTr="00BD1EC4">
        <w:tc>
          <w:tcPr>
            <w:tcW w:w="1951" w:type="dxa"/>
            <w:tcBorders>
              <w:top w:val="single" w:sz="4" w:space="0" w:color="auto"/>
              <w:bottom w:val="single" w:sz="4" w:space="0" w:color="auto"/>
              <w:right w:val="nil"/>
            </w:tcBorders>
          </w:tcPr>
          <w:p w14:paraId="6C844F4B" w14:textId="77777777" w:rsidR="00864C6C" w:rsidRDefault="00864C6C" w:rsidP="00165522">
            <w:pPr>
              <w:spacing w:line="240" w:lineRule="auto"/>
              <w:ind w:right="-1"/>
              <w:jc w:val="center"/>
              <w:rPr>
                <w:rFonts w:ascii="Arial Narrow" w:hAnsi="Arial Narrow"/>
                <w:szCs w:val="20"/>
              </w:rPr>
            </w:pPr>
          </w:p>
          <w:p w14:paraId="2AE2EC1B"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14:paraId="5E888506"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14:paraId="36642061" w14:textId="77777777" w:rsidR="00864C6C" w:rsidRPr="00BD1EC4" w:rsidRDefault="00864C6C" w:rsidP="00165522">
            <w:pPr>
              <w:spacing w:line="240" w:lineRule="auto"/>
              <w:ind w:right="-1"/>
              <w:jc w:val="center"/>
              <w:rPr>
                <w:rFonts w:ascii="Arial Narrow" w:hAnsi="Arial Narrow"/>
                <w:b/>
                <w:szCs w:val="20"/>
              </w:rPr>
            </w:pPr>
          </w:p>
          <w:p w14:paraId="3A3B03FA" w14:textId="77777777"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14:paraId="05146664" w14:textId="77777777" w:rsidR="00864C6C" w:rsidRDefault="00864C6C" w:rsidP="00165522">
            <w:pPr>
              <w:spacing w:line="240" w:lineRule="auto"/>
              <w:ind w:right="-1"/>
              <w:jc w:val="center"/>
              <w:rPr>
                <w:rFonts w:ascii="Arial Narrow" w:hAnsi="Arial Narrow"/>
                <w:szCs w:val="20"/>
              </w:rPr>
            </w:pPr>
          </w:p>
          <w:p w14:paraId="7AA8B243"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14:paraId="34CBAD6D" w14:textId="77777777" w:rsidR="00864C6C" w:rsidRDefault="00864C6C" w:rsidP="00165522">
            <w:pPr>
              <w:spacing w:line="240" w:lineRule="auto"/>
              <w:ind w:right="-1"/>
              <w:jc w:val="center"/>
              <w:rPr>
                <w:rFonts w:ascii="Arial Narrow" w:hAnsi="Arial Narrow"/>
                <w:szCs w:val="20"/>
              </w:rPr>
            </w:pPr>
          </w:p>
          <w:p w14:paraId="04C8F675"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14:paraId="2CA3A166" w14:textId="77777777" w:rsidR="00864C6C" w:rsidRDefault="00864C6C" w:rsidP="00165522">
            <w:pPr>
              <w:spacing w:line="240" w:lineRule="auto"/>
              <w:ind w:right="-1"/>
              <w:jc w:val="center"/>
              <w:rPr>
                <w:rFonts w:ascii="Arial Narrow" w:hAnsi="Arial Narrow"/>
                <w:szCs w:val="20"/>
              </w:rPr>
            </w:pPr>
          </w:p>
          <w:p w14:paraId="1C73970E"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14:paraId="1976B520" w14:textId="77777777" w:rsidR="00864C6C" w:rsidRDefault="00864C6C" w:rsidP="00165522">
            <w:pPr>
              <w:spacing w:line="240" w:lineRule="auto"/>
              <w:ind w:right="-1"/>
              <w:jc w:val="center"/>
              <w:rPr>
                <w:rFonts w:ascii="Arial Narrow" w:hAnsi="Arial Narrow"/>
                <w:szCs w:val="20"/>
              </w:rPr>
            </w:pPr>
          </w:p>
          <w:p w14:paraId="7A0F5993" w14:textId="77777777" w:rsidR="00864C6C" w:rsidRDefault="00864C6C" w:rsidP="00165522">
            <w:pPr>
              <w:spacing w:line="240" w:lineRule="auto"/>
              <w:ind w:right="-1"/>
              <w:jc w:val="center"/>
              <w:rPr>
                <w:rFonts w:ascii="Arial Narrow" w:hAnsi="Arial Narrow"/>
                <w:szCs w:val="20"/>
              </w:rPr>
            </w:pPr>
          </w:p>
        </w:tc>
      </w:tr>
      <w:tr w:rsidR="00864C6C" w14:paraId="59373D38" w14:textId="77777777" w:rsidTr="00165522">
        <w:tc>
          <w:tcPr>
            <w:tcW w:w="1951" w:type="dxa"/>
            <w:tcBorders>
              <w:top w:val="single" w:sz="4" w:space="0" w:color="auto"/>
              <w:bottom w:val="single" w:sz="4" w:space="0" w:color="auto"/>
              <w:right w:val="nil"/>
            </w:tcBorders>
          </w:tcPr>
          <w:p w14:paraId="390BB644" w14:textId="77777777" w:rsidR="00864C6C" w:rsidRDefault="00864C6C" w:rsidP="00165522">
            <w:pPr>
              <w:spacing w:line="240" w:lineRule="auto"/>
              <w:ind w:right="-1"/>
              <w:jc w:val="center"/>
              <w:rPr>
                <w:rFonts w:ascii="Arial Narrow" w:hAnsi="Arial Narrow"/>
                <w:szCs w:val="20"/>
              </w:rPr>
            </w:pPr>
          </w:p>
          <w:p w14:paraId="115C10CB" w14:textId="77777777"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14:paraId="13FCF72B"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14:paraId="6AA2E1AB" w14:textId="77777777" w:rsidR="00864C6C" w:rsidRPr="00BD1EC4" w:rsidRDefault="00864C6C" w:rsidP="00165522">
            <w:pPr>
              <w:spacing w:line="240" w:lineRule="auto"/>
              <w:ind w:right="-1"/>
              <w:rPr>
                <w:rFonts w:ascii="Arial Narrow" w:hAnsi="Arial Narrow"/>
                <w:b/>
                <w:szCs w:val="20"/>
              </w:rPr>
            </w:pPr>
          </w:p>
          <w:p w14:paraId="05B84E0B" w14:textId="77777777"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14:paraId="0A96A536" w14:textId="77777777" w:rsidR="00864C6C" w:rsidRDefault="00864C6C" w:rsidP="00165522">
            <w:pPr>
              <w:spacing w:line="240" w:lineRule="auto"/>
              <w:ind w:right="-1"/>
              <w:jc w:val="center"/>
              <w:rPr>
                <w:rFonts w:ascii="Arial Narrow" w:hAnsi="Arial Narrow"/>
                <w:szCs w:val="20"/>
              </w:rPr>
            </w:pPr>
          </w:p>
          <w:p w14:paraId="504CB859"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14:paraId="2A48FCDC" w14:textId="77777777" w:rsidR="00864C6C" w:rsidRDefault="00864C6C" w:rsidP="00165522">
            <w:pPr>
              <w:spacing w:line="240" w:lineRule="auto"/>
              <w:ind w:right="-1"/>
              <w:jc w:val="center"/>
              <w:rPr>
                <w:rFonts w:ascii="Arial Narrow" w:hAnsi="Arial Narrow"/>
                <w:szCs w:val="20"/>
              </w:rPr>
            </w:pPr>
          </w:p>
          <w:p w14:paraId="4D19452F"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14:paraId="5D7FFDEE" w14:textId="77777777" w:rsidR="00864C6C" w:rsidRDefault="00864C6C" w:rsidP="00165522">
            <w:pPr>
              <w:spacing w:line="240" w:lineRule="auto"/>
              <w:ind w:right="-1"/>
              <w:jc w:val="center"/>
              <w:rPr>
                <w:rFonts w:ascii="Arial Narrow" w:hAnsi="Arial Narrow"/>
                <w:szCs w:val="20"/>
              </w:rPr>
            </w:pPr>
          </w:p>
          <w:p w14:paraId="123D75D8" w14:textId="77777777"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14:paraId="5ADEA5E6" w14:textId="77777777" w:rsidR="00864C6C" w:rsidRDefault="00864C6C" w:rsidP="00165522">
            <w:pPr>
              <w:spacing w:line="240" w:lineRule="auto"/>
              <w:ind w:right="-1"/>
              <w:jc w:val="center"/>
              <w:rPr>
                <w:rFonts w:ascii="Arial Narrow" w:hAnsi="Arial Narrow"/>
                <w:szCs w:val="20"/>
              </w:rPr>
            </w:pPr>
          </w:p>
          <w:p w14:paraId="2A8F5EDE" w14:textId="77777777" w:rsidR="00864C6C" w:rsidRDefault="00864C6C" w:rsidP="00165522">
            <w:pPr>
              <w:spacing w:line="240" w:lineRule="auto"/>
              <w:ind w:right="-1"/>
              <w:jc w:val="center"/>
              <w:rPr>
                <w:rFonts w:ascii="Arial Narrow" w:hAnsi="Arial Narrow"/>
                <w:szCs w:val="20"/>
              </w:rPr>
            </w:pPr>
          </w:p>
        </w:tc>
      </w:tr>
    </w:tbl>
    <w:p w14:paraId="37346DA1" w14:textId="77777777" w:rsidR="00864C6C" w:rsidRDefault="00864C6C" w:rsidP="00864C6C">
      <w:pPr>
        <w:ind w:right="-1"/>
        <w:rPr>
          <w:rFonts w:ascii="Arial Narrow" w:hAnsi="Arial Narrow"/>
          <w:szCs w:val="20"/>
        </w:rPr>
      </w:pPr>
    </w:p>
    <w:p w14:paraId="715E7C9F" w14:textId="7331A103" w:rsidR="00864C6C" w:rsidRDefault="003970FD" w:rsidP="00B86B59">
      <w:pPr>
        <w:spacing w:line="240" w:lineRule="auto"/>
        <w:ind w:right="-1"/>
        <w:jc w:val="left"/>
        <w:rPr>
          <w:rFonts w:ascii="Arial Narrow" w:hAnsi="Arial Narrow"/>
          <w:szCs w:val="20"/>
        </w:rPr>
      </w:pPr>
      <w:r>
        <w:rPr>
          <w:rFonts w:ascii="Arial Narrow" w:hAnsi="Arial Narrow"/>
          <w:szCs w:val="20"/>
        </w:rPr>
        <w:t>Ob neizpolnitvi navedeni</w:t>
      </w:r>
      <w:r w:rsidR="00754C82">
        <w:rPr>
          <w:rFonts w:ascii="Arial Narrow" w:hAnsi="Arial Narrow"/>
          <w:szCs w:val="20"/>
        </w:rPr>
        <w:t>h dveh pogojev se izvajalcu odšt</w:t>
      </w:r>
      <w:r>
        <w:rPr>
          <w:rFonts w:ascii="Arial Narrow" w:hAnsi="Arial Narrow"/>
          <w:szCs w:val="20"/>
        </w:rPr>
        <w:t>eje 4% obračunane vrednosti programa.</w:t>
      </w:r>
    </w:p>
    <w:p w14:paraId="51FAEDD2" w14:textId="7B90875A" w:rsidR="00CF2756" w:rsidRPr="00B86B59" w:rsidRDefault="00CF2756" w:rsidP="00B86B59">
      <w:pPr>
        <w:spacing w:line="240" w:lineRule="auto"/>
        <w:ind w:right="-1"/>
        <w:jc w:val="left"/>
        <w:rPr>
          <w:rFonts w:ascii="Arial Narrow" w:hAnsi="Arial Narrow"/>
          <w:szCs w:val="20"/>
        </w:rPr>
      </w:pPr>
      <w:r>
        <w:rPr>
          <w:rFonts w:ascii="Arial Narrow" w:hAnsi="Arial Narrow"/>
          <w:szCs w:val="20"/>
        </w:rPr>
        <w:t>Plačilo znaša 47% od vrednosti točke.</w:t>
      </w:r>
    </w:p>
    <w:p w14:paraId="50DFD65F" w14:textId="77777777" w:rsidR="00A43C83" w:rsidRPr="006A6107" w:rsidRDefault="008E1D08" w:rsidP="006A6107">
      <w:pPr>
        <w:rPr>
          <w:rFonts w:ascii="Arial Narrow" w:hAnsi="Arial Narrow"/>
          <w:color w:val="000000"/>
          <w:szCs w:val="20"/>
        </w:rPr>
      </w:pPr>
      <w:r w:rsidRPr="00E658AC">
        <w:rPr>
          <w:rFonts w:ascii="Arial Narrow" w:hAnsi="Arial Narrow"/>
          <w:color w:val="000000"/>
          <w:szCs w:val="20"/>
        </w:rPr>
        <w:br w:type="page"/>
      </w:r>
    </w:p>
    <w:p w14:paraId="073D1801" w14:textId="3E13FFCA" w:rsidR="0096675F" w:rsidRPr="00E658AC" w:rsidRDefault="00DC48A8" w:rsidP="008C6D85">
      <w:pPr>
        <w:spacing w:line="240" w:lineRule="auto"/>
        <w:jc w:val="left"/>
        <w:rPr>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p>
    <w:p w14:paraId="4DCE9C54" w14:textId="77777777" w:rsidR="00631EA7" w:rsidRPr="00E658AC" w:rsidRDefault="00631EA7" w:rsidP="00631EA7">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14:paraId="0A5024AD" w14:textId="77777777" w:rsidR="00631EA7" w:rsidRPr="00E658AC" w:rsidRDefault="00631EA7" w:rsidP="00631EA7">
      <w:pPr>
        <w:ind w:left="4248" w:firstLine="708"/>
        <w:rPr>
          <w:szCs w:val="20"/>
        </w:rPr>
      </w:pPr>
    </w:p>
    <w:p w14:paraId="3F9BB260" w14:textId="77777777" w:rsidR="00BF68EF" w:rsidRPr="00E658AC" w:rsidRDefault="00BF68EF" w:rsidP="00BF68EF">
      <w:pPr>
        <w:rPr>
          <w:rFonts w:ascii="Arial Narrow" w:hAnsi="Arial Narrow"/>
          <w:szCs w:val="20"/>
        </w:rPr>
      </w:pPr>
      <w:r w:rsidRPr="00E658AC">
        <w:rPr>
          <w:rFonts w:ascii="Arial Narrow" w:hAnsi="Arial Narrow"/>
          <w:szCs w:val="20"/>
        </w:rPr>
        <w:t>Ponudnik:</w:t>
      </w:r>
    </w:p>
    <w:p w14:paraId="5316E930" w14:textId="77777777"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14:paraId="30FCA7E3" w14:textId="77777777"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14:paraId="67C173F2" w14:textId="77777777"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14:paraId="038A0BDF" w14:textId="77777777" w:rsidR="00BF68EF" w:rsidRPr="00E658AC" w:rsidRDefault="00BF68EF" w:rsidP="00BF68EF">
      <w:pPr>
        <w:rPr>
          <w:rFonts w:ascii="Arial Narrow" w:hAnsi="Arial Narrow"/>
          <w:szCs w:val="20"/>
        </w:rPr>
      </w:pPr>
    </w:p>
    <w:p w14:paraId="61F60E46" w14:textId="77777777" w:rsidR="00631EA7" w:rsidRPr="00E658AC" w:rsidRDefault="00631EA7" w:rsidP="00631EA7">
      <w:pPr>
        <w:rPr>
          <w:rFonts w:ascii="Arial Narrow" w:hAnsi="Arial Narrow"/>
          <w:b/>
          <w:szCs w:val="20"/>
        </w:rPr>
      </w:pPr>
    </w:p>
    <w:p w14:paraId="378E9056" w14:textId="77777777" w:rsidR="00165DD8" w:rsidRPr="00E658AC" w:rsidRDefault="00165DD8" w:rsidP="00631EA7">
      <w:pPr>
        <w:rPr>
          <w:rFonts w:ascii="Arial Narrow" w:hAnsi="Arial Narrow"/>
          <w:b/>
          <w:szCs w:val="20"/>
        </w:rPr>
      </w:pPr>
    </w:p>
    <w:p w14:paraId="73440536" w14:textId="24741EC5" w:rsidR="00631EA7" w:rsidRPr="00E658AC" w:rsidRDefault="00631EA7" w:rsidP="00BF68EF">
      <w:pPr>
        <w:jc w:val="center"/>
        <w:rPr>
          <w:b/>
          <w:szCs w:val="20"/>
        </w:rPr>
      </w:pPr>
      <w:r w:rsidRPr="00E658AC">
        <w:rPr>
          <w:rFonts w:ascii="Arial Narrow" w:hAnsi="Arial Narrow"/>
          <w:b/>
          <w:szCs w:val="20"/>
        </w:rPr>
        <w:t>POVZETEK PREDRAČUNA</w:t>
      </w:r>
      <w:r w:rsidR="00B20D95" w:rsidRPr="00E658AC">
        <w:rPr>
          <w:rFonts w:ascii="Arial Narrow" w:hAnsi="Arial Narrow"/>
          <w:b/>
          <w:szCs w:val="20"/>
        </w:rPr>
        <w:t xml:space="preserve"> – </w:t>
      </w:r>
      <w:r w:rsidR="00BF68EF" w:rsidRPr="00E658AC">
        <w:rPr>
          <w:rFonts w:ascii="Arial Narrow" w:hAnsi="Arial Narrow"/>
          <w:b/>
          <w:szCs w:val="20"/>
        </w:rPr>
        <w:t xml:space="preserve">REKAPITULACIJA </w:t>
      </w:r>
      <w:r w:rsidR="00F40890">
        <w:rPr>
          <w:rFonts w:ascii="Arial Narrow" w:hAnsi="Arial Narrow"/>
          <w:b/>
          <w:szCs w:val="20"/>
        </w:rPr>
        <w:t>JN-06/2023</w:t>
      </w:r>
    </w:p>
    <w:p w14:paraId="1388DDE2" w14:textId="77777777" w:rsidR="00631EA7" w:rsidRPr="00E658AC" w:rsidRDefault="00631EA7" w:rsidP="00631EA7">
      <w:pPr>
        <w:ind w:left="4248" w:firstLine="708"/>
        <w:rPr>
          <w:szCs w:val="20"/>
        </w:rPr>
      </w:pPr>
    </w:p>
    <w:tbl>
      <w:tblPr>
        <w:tblStyle w:val="Tabelamrea1"/>
        <w:tblW w:w="9747" w:type="dxa"/>
        <w:tblLook w:val="04A0" w:firstRow="1" w:lastRow="0" w:firstColumn="1" w:lastColumn="0" w:noHBand="0" w:noVBand="1"/>
      </w:tblPr>
      <w:tblGrid>
        <w:gridCol w:w="1680"/>
        <w:gridCol w:w="4524"/>
        <w:gridCol w:w="3543"/>
      </w:tblGrid>
      <w:tr w:rsidR="00C54CE1" w:rsidRPr="00E658AC" w14:paraId="17985C7A" w14:textId="77777777" w:rsidTr="00C54CE1">
        <w:tc>
          <w:tcPr>
            <w:tcW w:w="1680" w:type="dxa"/>
            <w:tcBorders>
              <w:top w:val="single" w:sz="4" w:space="0" w:color="auto"/>
              <w:left w:val="single" w:sz="4" w:space="0" w:color="auto"/>
              <w:bottom w:val="single" w:sz="4" w:space="0" w:color="auto"/>
              <w:right w:val="nil"/>
            </w:tcBorders>
          </w:tcPr>
          <w:p w14:paraId="04B4E4EC" w14:textId="77777777" w:rsidR="00C54CE1" w:rsidRPr="00E658AC" w:rsidRDefault="00C54CE1" w:rsidP="00631EA7">
            <w:pPr>
              <w:rPr>
                <w:rFonts w:ascii="Arial Narrow" w:hAnsi="Arial Narrow"/>
                <w:szCs w:val="20"/>
              </w:rPr>
            </w:pPr>
          </w:p>
        </w:tc>
        <w:tc>
          <w:tcPr>
            <w:tcW w:w="4524" w:type="dxa"/>
            <w:tcBorders>
              <w:top w:val="single" w:sz="4" w:space="0" w:color="auto"/>
              <w:left w:val="nil"/>
              <w:bottom w:val="single" w:sz="4" w:space="0" w:color="auto"/>
              <w:right w:val="nil"/>
            </w:tcBorders>
          </w:tcPr>
          <w:p w14:paraId="2ABEDF98" w14:textId="77777777" w:rsidR="00C54CE1" w:rsidRPr="00E658AC" w:rsidRDefault="00C54CE1" w:rsidP="00631EA7">
            <w:pPr>
              <w:rPr>
                <w:rFonts w:ascii="Arial Narrow" w:hAnsi="Arial Narrow"/>
                <w:szCs w:val="20"/>
              </w:rPr>
            </w:pPr>
          </w:p>
        </w:tc>
        <w:tc>
          <w:tcPr>
            <w:tcW w:w="3543" w:type="dxa"/>
            <w:tcBorders>
              <w:top w:val="single" w:sz="4" w:space="0" w:color="auto"/>
              <w:left w:val="nil"/>
              <w:bottom w:val="single" w:sz="4" w:space="0" w:color="auto"/>
              <w:right w:val="nil"/>
            </w:tcBorders>
          </w:tcPr>
          <w:p w14:paraId="779483FC" w14:textId="77777777" w:rsidR="00C54CE1" w:rsidRPr="00E658AC" w:rsidRDefault="00C54CE1" w:rsidP="00C54CE1">
            <w:pPr>
              <w:jc w:val="center"/>
              <w:rPr>
                <w:rFonts w:ascii="Arial Narrow" w:hAnsi="Arial Narrow"/>
                <w:szCs w:val="20"/>
              </w:rPr>
            </w:pPr>
            <w:r>
              <w:rPr>
                <w:rFonts w:ascii="Arial Narrow" w:hAnsi="Arial Narrow"/>
                <w:szCs w:val="20"/>
              </w:rPr>
              <w:t>EUR z DDV</w:t>
            </w:r>
          </w:p>
        </w:tc>
      </w:tr>
      <w:tr w:rsidR="00C54CE1" w:rsidRPr="00E658AC" w14:paraId="64A5D65E" w14:textId="77777777" w:rsidTr="00C54CE1">
        <w:tc>
          <w:tcPr>
            <w:tcW w:w="1680" w:type="dxa"/>
            <w:tcBorders>
              <w:top w:val="single" w:sz="4" w:space="0" w:color="auto"/>
            </w:tcBorders>
          </w:tcPr>
          <w:p w14:paraId="4B206699" w14:textId="77777777" w:rsidR="00C54CE1" w:rsidRPr="00E658AC" w:rsidRDefault="00C54CE1" w:rsidP="00BF68EF">
            <w:pPr>
              <w:rPr>
                <w:rFonts w:ascii="Arial Narrow" w:hAnsi="Arial Narrow"/>
                <w:szCs w:val="20"/>
              </w:rPr>
            </w:pPr>
          </w:p>
          <w:p w14:paraId="350CD0DA" w14:textId="77777777"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Borders>
              <w:top w:val="single" w:sz="4" w:space="0" w:color="auto"/>
            </w:tcBorders>
          </w:tcPr>
          <w:p w14:paraId="47B509CC" w14:textId="77777777" w:rsidR="00C54CE1" w:rsidRPr="00E658AC" w:rsidRDefault="00C54CE1" w:rsidP="00BF68EF">
            <w:pPr>
              <w:rPr>
                <w:rFonts w:ascii="Arial Narrow" w:hAnsi="Arial Narrow"/>
                <w:szCs w:val="20"/>
              </w:rPr>
            </w:pPr>
          </w:p>
          <w:p w14:paraId="07459F58" w14:textId="7F8F75B6"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 xml:space="preserve">Ortodontske storitve za potrebe enote </w:t>
            </w:r>
            <w:r w:rsidR="008C6D85">
              <w:rPr>
                <w:rFonts w:ascii="Arial Narrow" w:hAnsi="Arial Narrow"/>
                <w:szCs w:val="20"/>
              </w:rPr>
              <w:t>Center</w:t>
            </w:r>
          </w:p>
          <w:p w14:paraId="14FEAA58" w14:textId="77777777" w:rsidR="00CE1E86" w:rsidRPr="00E658AC" w:rsidRDefault="00CE1E86" w:rsidP="004C6FD6">
            <w:pPr>
              <w:rPr>
                <w:rFonts w:ascii="Arial Narrow" w:hAnsi="Arial Narrow"/>
                <w:szCs w:val="20"/>
              </w:rPr>
            </w:pPr>
          </w:p>
        </w:tc>
        <w:tc>
          <w:tcPr>
            <w:tcW w:w="3543" w:type="dxa"/>
            <w:tcBorders>
              <w:top w:val="single" w:sz="4" w:space="0" w:color="auto"/>
            </w:tcBorders>
          </w:tcPr>
          <w:p w14:paraId="08D9AE5D" w14:textId="77777777" w:rsidR="00C54CE1" w:rsidRPr="00E658AC" w:rsidRDefault="00C54CE1" w:rsidP="00BF68EF">
            <w:pPr>
              <w:jc w:val="center"/>
              <w:rPr>
                <w:rFonts w:ascii="Arial Narrow" w:hAnsi="Arial Narrow"/>
                <w:szCs w:val="20"/>
              </w:rPr>
            </w:pPr>
          </w:p>
          <w:p w14:paraId="2202E8B3" w14:textId="77777777" w:rsidR="00C54CE1" w:rsidRPr="00E658AC" w:rsidRDefault="00C54CE1" w:rsidP="00BF68EF">
            <w:pPr>
              <w:jc w:val="center"/>
              <w:rPr>
                <w:rFonts w:ascii="Arial Narrow" w:hAnsi="Arial Narrow"/>
                <w:szCs w:val="20"/>
              </w:rPr>
            </w:pPr>
          </w:p>
        </w:tc>
      </w:tr>
      <w:tr w:rsidR="00C54CE1" w:rsidRPr="00E658AC" w14:paraId="7DB8824A" w14:textId="77777777" w:rsidTr="00C54CE1">
        <w:tc>
          <w:tcPr>
            <w:tcW w:w="1680" w:type="dxa"/>
          </w:tcPr>
          <w:p w14:paraId="0CF620C4" w14:textId="77777777" w:rsidR="00C54CE1" w:rsidRDefault="00C54CE1" w:rsidP="00631EA7">
            <w:pPr>
              <w:rPr>
                <w:rFonts w:ascii="Arial Narrow" w:hAnsi="Arial Narrow"/>
                <w:szCs w:val="20"/>
              </w:rPr>
            </w:pPr>
          </w:p>
          <w:p w14:paraId="5953B094" w14:textId="77777777" w:rsidR="00C54CE1" w:rsidRDefault="00C54CE1" w:rsidP="00C54CE1">
            <w:pPr>
              <w:jc w:val="center"/>
              <w:rPr>
                <w:rFonts w:ascii="Arial Narrow" w:hAnsi="Arial Narrow"/>
                <w:szCs w:val="20"/>
              </w:rPr>
            </w:pPr>
            <w:r>
              <w:rPr>
                <w:rFonts w:ascii="Arial Narrow" w:hAnsi="Arial Narrow"/>
                <w:szCs w:val="20"/>
              </w:rPr>
              <w:t>SKUPAJ</w:t>
            </w:r>
          </w:p>
          <w:p w14:paraId="7AAA1280" w14:textId="77777777" w:rsidR="00C54CE1" w:rsidRPr="00E658AC" w:rsidRDefault="00C54CE1" w:rsidP="00631EA7">
            <w:pPr>
              <w:rPr>
                <w:rFonts w:ascii="Arial Narrow" w:hAnsi="Arial Narrow"/>
                <w:szCs w:val="20"/>
              </w:rPr>
            </w:pPr>
          </w:p>
        </w:tc>
        <w:tc>
          <w:tcPr>
            <w:tcW w:w="4524" w:type="dxa"/>
          </w:tcPr>
          <w:p w14:paraId="6994B88D" w14:textId="77777777" w:rsidR="00C54CE1" w:rsidRPr="00E658AC" w:rsidRDefault="00C54CE1" w:rsidP="00631EA7">
            <w:pPr>
              <w:rPr>
                <w:rFonts w:ascii="Arial Narrow" w:hAnsi="Arial Narrow"/>
                <w:szCs w:val="20"/>
              </w:rPr>
            </w:pPr>
          </w:p>
        </w:tc>
        <w:tc>
          <w:tcPr>
            <w:tcW w:w="3543" w:type="dxa"/>
          </w:tcPr>
          <w:p w14:paraId="0978E366" w14:textId="77777777" w:rsidR="00C54CE1" w:rsidRPr="00E658AC" w:rsidRDefault="00C54CE1" w:rsidP="00BF68EF">
            <w:pPr>
              <w:jc w:val="center"/>
              <w:rPr>
                <w:rFonts w:ascii="Arial Narrow" w:hAnsi="Arial Narrow"/>
                <w:szCs w:val="20"/>
              </w:rPr>
            </w:pPr>
          </w:p>
        </w:tc>
      </w:tr>
    </w:tbl>
    <w:p w14:paraId="2A6B409A" w14:textId="77777777" w:rsidR="00BF68EF" w:rsidRPr="00E658AC" w:rsidRDefault="00BF68EF" w:rsidP="00631EA7">
      <w:pPr>
        <w:ind w:left="4248" w:firstLine="708"/>
        <w:rPr>
          <w:szCs w:val="20"/>
        </w:rPr>
      </w:pPr>
    </w:p>
    <w:p w14:paraId="6F9A2730" w14:textId="77777777" w:rsidR="00BF68EF" w:rsidRPr="00E658AC" w:rsidRDefault="00BF68EF" w:rsidP="00631EA7">
      <w:pPr>
        <w:ind w:left="4248" w:firstLine="708"/>
        <w:rPr>
          <w:szCs w:val="20"/>
        </w:rPr>
      </w:pPr>
    </w:p>
    <w:p w14:paraId="07DE5513" w14:textId="77777777" w:rsidR="00BF68EF" w:rsidRPr="00E658AC" w:rsidRDefault="00BF68EF" w:rsidP="00BF68EF">
      <w:pPr>
        <w:rPr>
          <w:rFonts w:ascii="Arial Narrow" w:hAnsi="Arial Narrow"/>
          <w:szCs w:val="20"/>
        </w:rPr>
      </w:pPr>
      <w:r w:rsidRPr="00E658AC">
        <w:rPr>
          <w:rFonts w:ascii="Arial Narrow" w:hAnsi="Arial Narrow"/>
          <w:szCs w:val="20"/>
        </w:rPr>
        <w:t>Ponudba je veljavna do:</w:t>
      </w:r>
    </w:p>
    <w:p w14:paraId="77727E75" w14:textId="77777777" w:rsidR="00BF68EF" w:rsidRPr="00E658AC" w:rsidRDefault="00BF68EF" w:rsidP="00BF68EF">
      <w:pPr>
        <w:rPr>
          <w:rFonts w:ascii="Arial Narrow" w:hAnsi="Arial Narrow"/>
          <w:szCs w:val="20"/>
        </w:rPr>
      </w:pPr>
    </w:p>
    <w:p w14:paraId="7E6A566C" w14:textId="77777777" w:rsidR="00BF68EF" w:rsidRPr="00E658AC" w:rsidRDefault="00BF68EF" w:rsidP="00BF68EF">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14:paraId="50825A41" w14:textId="77777777" w:rsidR="00BF68EF" w:rsidRPr="00E658AC" w:rsidRDefault="00BF68EF" w:rsidP="00BF68EF">
      <w:pPr>
        <w:rPr>
          <w:rFonts w:ascii="Arial Narrow" w:hAnsi="Arial Narrow"/>
          <w:szCs w:val="20"/>
        </w:rPr>
      </w:pPr>
    </w:p>
    <w:p w14:paraId="33CD548B" w14:textId="77777777"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14:paraId="673125AC" w14:textId="77777777" w:rsidR="00631EA7" w:rsidRPr="00E658AC" w:rsidRDefault="00DF6DA4" w:rsidP="00192222">
      <w:pPr>
        <w:spacing w:line="240" w:lineRule="auto"/>
        <w:jc w:val="left"/>
        <w:rPr>
          <w:rFonts w:ascii="Arial Narrow" w:hAnsi="Arial Narrow"/>
          <w:szCs w:val="20"/>
        </w:rPr>
      </w:pPr>
      <w:r w:rsidRPr="00E658AC">
        <w:rPr>
          <w:rFonts w:ascii="Arial Narrow" w:hAnsi="Arial Narrow"/>
          <w:szCs w:val="20"/>
        </w:rPr>
        <w:br w:type="page"/>
      </w:r>
    </w:p>
    <w:p w14:paraId="637F14C5" w14:textId="77777777" w:rsidR="00631EA7" w:rsidRPr="00E658AC" w:rsidRDefault="00631EA7" w:rsidP="00631EA7">
      <w:pPr>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14:paraId="1D4CA8E1" w14:textId="77777777" w:rsidR="00760AA9" w:rsidRPr="00E658AC" w:rsidRDefault="00760AA9" w:rsidP="005D4E3A">
      <w:pPr>
        <w:rPr>
          <w:szCs w:val="20"/>
        </w:rPr>
      </w:pPr>
    </w:p>
    <w:p w14:paraId="20F77504" w14:textId="77777777" w:rsidR="00760AA9" w:rsidRPr="00E658AC" w:rsidRDefault="00760AA9" w:rsidP="00D7462F">
      <w:pPr>
        <w:ind w:left="4248" w:firstLine="708"/>
        <w:rPr>
          <w:rFonts w:ascii="Arial Narrow" w:hAnsi="Arial Narrow"/>
          <w:i/>
          <w:szCs w:val="20"/>
        </w:rPr>
      </w:pPr>
      <w:r w:rsidRPr="00E658AC">
        <w:rPr>
          <w:szCs w:val="20"/>
        </w:rPr>
        <w:tab/>
      </w:r>
      <w:r w:rsidRPr="00E658AC">
        <w:rPr>
          <w:szCs w:val="20"/>
        </w:rPr>
        <w:tab/>
      </w:r>
      <w:r w:rsidRPr="00E658AC">
        <w:rPr>
          <w:rFonts w:ascii="Arial Narrow" w:hAnsi="Arial Narrow"/>
          <w:szCs w:val="20"/>
        </w:rPr>
        <w:tab/>
      </w:r>
      <w:r w:rsidRPr="00E658AC">
        <w:rPr>
          <w:rFonts w:ascii="Arial Narrow" w:hAnsi="Arial Narrow"/>
          <w:i/>
          <w:szCs w:val="20"/>
        </w:rPr>
        <w:t>vzorec POGODBA</w:t>
      </w:r>
    </w:p>
    <w:p w14:paraId="5050D38C" w14:textId="77777777" w:rsidR="00760AA9" w:rsidRPr="00E658AC" w:rsidRDefault="00760AA9" w:rsidP="00D7462F">
      <w:pPr>
        <w:ind w:left="4248" w:firstLine="708"/>
        <w:rPr>
          <w:szCs w:val="20"/>
        </w:rPr>
      </w:pPr>
    </w:p>
    <w:p w14:paraId="47D08B6F" w14:textId="77777777" w:rsidR="00A43C83" w:rsidRPr="0047338B" w:rsidRDefault="00A43C83" w:rsidP="00A43C83">
      <w:pPr>
        <w:ind w:right="-1"/>
        <w:jc w:val="center"/>
        <w:rPr>
          <w:rFonts w:ascii="Arial Narrow" w:hAnsi="Arial Narrow"/>
          <w:b/>
          <w:sz w:val="21"/>
          <w:szCs w:val="21"/>
        </w:rPr>
      </w:pPr>
      <w:r w:rsidRPr="0047338B">
        <w:rPr>
          <w:rFonts w:ascii="Arial Narrow" w:hAnsi="Arial Narrow" w:cs="Arial"/>
          <w:b/>
          <w:noProof/>
          <w:sz w:val="21"/>
          <w:szCs w:val="21"/>
        </w:rPr>
        <w:t xml:space="preserve">POGODBA </w:t>
      </w:r>
      <w:r>
        <w:rPr>
          <w:rFonts w:ascii="Arial Narrow" w:hAnsi="Arial Narrow" w:cs="Arial"/>
          <w:b/>
          <w:noProof/>
          <w:sz w:val="21"/>
          <w:szCs w:val="21"/>
        </w:rPr>
        <w:t>14/2022</w:t>
      </w:r>
      <w:r w:rsidRPr="0047338B">
        <w:rPr>
          <w:rFonts w:ascii="Arial Narrow" w:hAnsi="Arial Narrow" w:cs="Arial"/>
          <w:b/>
          <w:noProof/>
          <w:sz w:val="21"/>
          <w:szCs w:val="21"/>
        </w:rPr>
        <w:t xml:space="preserve"> ZA I</w:t>
      </w:r>
      <w:r w:rsidRPr="0047338B">
        <w:rPr>
          <w:rFonts w:ascii="Arial Narrow" w:hAnsi="Arial Narrow"/>
          <w:b/>
          <w:sz w:val="21"/>
          <w:szCs w:val="21"/>
        </w:rPr>
        <w:t xml:space="preserve">ZVAJANJE STORITEV </w:t>
      </w:r>
      <w:r>
        <w:rPr>
          <w:rFonts w:ascii="Arial Narrow" w:hAnsi="Arial Narrow"/>
          <w:b/>
          <w:sz w:val="21"/>
          <w:szCs w:val="21"/>
        </w:rPr>
        <w:t>ORTODONTA</w:t>
      </w:r>
      <w:r w:rsidRPr="0047338B">
        <w:rPr>
          <w:rFonts w:ascii="Arial Narrow" w:hAnsi="Arial Narrow"/>
          <w:b/>
          <w:sz w:val="21"/>
          <w:szCs w:val="21"/>
        </w:rPr>
        <w:t xml:space="preserve"> </w:t>
      </w:r>
    </w:p>
    <w:p w14:paraId="2681F88B" w14:textId="77777777" w:rsidR="00A43C83" w:rsidRPr="0047338B" w:rsidRDefault="00A43C83" w:rsidP="00A43C83">
      <w:pPr>
        <w:rPr>
          <w:rFonts w:ascii="Arial Narrow" w:hAnsi="Arial Narrow"/>
          <w:sz w:val="21"/>
          <w:szCs w:val="21"/>
        </w:rPr>
      </w:pPr>
    </w:p>
    <w:p w14:paraId="6328B074" w14:textId="77777777" w:rsidR="00A43C83" w:rsidRPr="004B597C" w:rsidRDefault="00A43C83" w:rsidP="00A43C83">
      <w:pPr>
        <w:pStyle w:val="Naslovpoiljatelja"/>
        <w:rPr>
          <w:rFonts w:ascii="Arial Narrow" w:hAnsi="Arial Narrow"/>
          <w:sz w:val="20"/>
        </w:rPr>
      </w:pPr>
      <w:r w:rsidRPr="004B597C">
        <w:rPr>
          <w:rFonts w:ascii="Arial Narrow" w:hAnsi="Arial Narrow"/>
          <w:sz w:val="20"/>
        </w:rPr>
        <w:t xml:space="preserve">sklenjena med </w:t>
      </w:r>
    </w:p>
    <w:p w14:paraId="2B0648AE" w14:textId="77777777" w:rsidR="00A43C83" w:rsidRPr="004B597C" w:rsidRDefault="00A43C83" w:rsidP="00A43C83">
      <w:pPr>
        <w:pStyle w:val="Naslovpoiljatelja"/>
        <w:rPr>
          <w:rFonts w:ascii="Arial Narrow" w:hAnsi="Arial Narrow"/>
          <w:sz w:val="20"/>
        </w:rPr>
      </w:pPr>
    </w:p>
    <w:p w14:paraId="2B1EFC53" w14:textId="72A589C5" w:rsidR="00A43C83" w:rsidRPr="004B597C" w:rsidRDefault="00A43C83" w:rsidP="00A43C83">
      <w:pPr>
        <w:pStyle w:val="Naslovpoiljatelja"/>
        <w:jc w:val="both"/>
        <w:rPr>
          <w:rFonts w:ascii="Arial Narrow" w:hAnsi="Arial Narrow"/>
          <w:sz w:val="20"/>
        </w:rPr>
      </w:pPr>
      <w:r w:rsidRPr="004B597C">
        <w:rPr>
          <w:rFonts w:ascii="Arial Narrow" w:hAnsi="Arial Narrow"/>
          <w:b/>
          <w:sz w:val="20"/>
        </w:rPr>
        <w:t>Zdravstveni dom Ljubljana</w:t>
      </w:r>
      <w:r w:rsidRPr="004B597C">
        <w:rPr>
          <w:rFonts w:ascii="Arial Narrow" w:hAnsi="Arial Narrow"/>
          <w:sz w:val="20"/>
        </w:rPr>
        <w:t xml:space="preserve">, Metelkova ulica 9, 1000 Ljubljana, ki ga zastopa direktorica </w:t>
      </w:r>
      <w:r>
        <w:rPr>
          <w:rFonts w:ascii="Arial Narrow" w:hAnsi="Arial Narrow"/>
          <w:sz w:val="20"/>
        </w:rPr>
        <w:t>p</w:t>
      </w:r>
      <w:r w:rsidRPr="004B597C">
        <w:rPr>
          <w:rFonts w:ascii="Arial Narrow" w:hAnsi="Arial Narrow"/>
          <w:sz w:val="20"/>
        </w:rPr>
        <w:t>rof. dr. Antonija Poplas Susič, dr. med. spec. (v nadaljevanju naročnik)</w:t>
      </w:r>
    </w:p>
    <w:p w14:paraId="5EC2D012" w14:textId="77777777" w:rsidR="00A43C83" w:rsidRPr="004B597C" w:rsidRDefault="00A43C83" w:rsidP="00A43C83">
      <w:pPr>
        <w:pStyle w:val="Naslovpoiljatelja"/>
        <w:jc w:val="both"/>
        <w:rPr>
          <w:rFonts w:ascii="Arial Narrow" w:hAnsi="Arial Narrow"/>
          <w:sz w:val="20"/>
        </w:rPr>
      </w:pPr>
    </w:p>
    <w:p w14:paraId="72B52D29"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Matična št.: 5056063</w:t>
      </w:r>
    </w:p>
    <w:p w14:paraId="2B9269F1"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IŠ za DDV: SI80683568</w:t>
      </w:r>
    </w:p>
    <w:p w14:paraId="2AF719B2" w14:textId="77777777" w:rsidR="00A43C83" w:rsidRPr="004B597C" w:rsidRDefault="00A43C83" w:rsidP="00A43C83">
      <w:pPr>
        <w:pStyle w:val="Naslovpoiljatelja"/>
        <w:jc w:val="both"/>
        <w:rPr>
          <w:rFonts w:ascii="Arial Narrow" w:hAnsi="Arial Narrow"/>
          <w:sz w:val="20"/>
        </w:rPr>
      </w:pPr>
    </w:p>
    <w:p w14:paraId="64A17EA7" w14:textId="77777777" w:rsidR="00A43C83" w:rsidRPr="004B597C" w:rsidRDefault="00A43C83" w:rsidP="00A43C83">
      <w:pPr>
        <w:pStyle w:val="Naslovpoiljatelja"/>
        <w:rPr>
          <w:rFonts w:ascii="Arial Narrow" w:hAnsi="Arial Narrow"/>
          <w:sz w:val="20"/>
        </w:rPr>
      </w:pPr>
      <w:r w:rsidRPr="004B597C">
        <w:rPr>
          <w:rFonts w:ascii="Arial Narrow" w:hAnsi="Arial Narrow"/>
          <w:sz w:val="20"/>
        </w:rPr>
        <w:t>in</w:t>
      </w:r>
    </w:p>
    <w:p w14:paraId="2284C754" w14:textId="77777777" w:rsidR="00A43C83" w:rsidRPr="004B597C" w:rsidRDefault="00A43C83" w:rsidP="00A43C83">
      <w:pPr>
        <w:pStyle w:val="Naslovpoiljatelja"/>
        <w:rPr>
          <w:rFonts w:ascii="Arial Narrow" w:hAnsi="Arial Narrow"/>
          <w:sz w:val="20"/>
        </w:rPr>
      </w:pPr>
    </w:p>
    <w:p w14:paraId="5ADFA241" w14:textId="77777777" w:rsidR="00A43C83" w:rsidRPr="004B597C" w:rsidRDefault="00A43C83" w:rsidP="00A43C83">
      <w:pPr>
        <w:pStyle w:val="Naslovpoiljatelja"/>
        <w:jc w:val="both"/>
        <w:rPr>
          <w:rFonts w:ascii="Arial Narrow" w:hAnsi="Arial Narrow"/>
          <w:sz w:val="20"/>
        </w:rPr>
      </w:pPr>
      <w:r>
        <w:rPr>
          <w:rFonts w:ascii="Arial Narrow" w:hAnsi="Arial Narrow"/>
          <w:b/>
          <w:sz w:val="20"/>
        </w:rPr>
        <w:t>__________________________________________</w:t>
      </w:r>
      <w:r w:rsidRPr="004B597C">
        <w:rPr>
          <w:rFonts w:ascii="Arial Narrow" w:hAnsi="Arial Narrow"/>
          <w:sz w:val="20"/>
        </w:rPr>
        <w:t xml:space="preserve">, ki ga zastopa </w:t>
      </w:r>
      <w:r>
        <w:rPr>
          <w:rFonts w:ascii="Arial Narrow" w:hAnsi="Arial Narrow"/>
          <w:sz w:val="20"/>
        </w:rPr>
        <w:t>______________________________-</w:t>
      </w:r>
      <w:r w:rsidRPr="004B597C">
        <w:rPr>
          <w:rFonts w:ascii="Arial Narrow" w:hAnsi="Arial Narrow"/>
          <w:sz w:val="20"/>
        </w:rPr>
        <w:t>. (v nadaljevanju izvajalec)</w:t>
      </w:r>
    </w:p>
    <w:p w14:paraId="50606F0E" w14:textId="77777777" w:rsidR="00A43C83" w:rsidRPr="004B597C" w:rsidRDefault="00A43C83" w:rsidP="00A43C83">
      <w:pPr>
        <w:pStyle w:val="Naslovpoiljatelja"/>
        <w:tabs>
          <w:tab w:val="left" w:pos="2115"/>
        </w:tabs>
        <w:jc w:val="both"/>
        <w:rPr>
          <w:rFonts w:ascii="Arial Narrow" w:hAnsi="Arial Narrow"/>
          <w:sz w:val="20"/>
        </w:rPr>
      </w:pPr>
      <w:r w:rsidRPr="004B597C">
        <w:rPr>
          <w:rFonts w:ascii="Arial Narrow" w:hAnsi="Arial Narrow"/>
          <w:sz w:val="20"/>
        </w:rPr>
        <w:tab/>
      </w:r>
    </w:p>
    <w:p w14:paraId="1E9144F4"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Matična št.: </w:t>
      </w:r>
      <w:r>
        <w:rPr>
          <w:rFonts w:ascii="Arial Narrow" w:hAnsi="Arial Narrow"/>
          <w:sz w:val="20"/>
        </w:rPr>
        <w:t>_____________</w:t>
      </w:r>
    </w:p>
    <w:p w14:paraId="460F0873"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IŠ za DDV: </w:t>
      </w:r>
      <w:r>
        <w:rPr>
          <w:rFonts w:ascii="Arial Narrow" w:hAnsi="Arial Narrow"/>
          <w:sz w:val="20"/>
        </w:rPr>
        <w:t>______________-</w:t>
      </w:r>
    </w:p>
    <w:p w14:paraId="49C40C61" w14:textId="77777777" w:rsidR="00A43C83" w:rsidRPr="004B597C" w:rsidRDefault="00A43C83" w:rsidP="00A43C83">
      <w:pPr>
        <w:pStyle w:val="Naslovpoiljatelja"/>
        <w:rPr>
          <w:rFonts w:ascii="Arial Narrow" w:hAnsi="Arial Narrow"/>
          <w:sz w:val="20"/>
        </w:rPr>
      </w:pPr>
    </w:p>
    <w:p w14:paraId="011BAE99" w14:textId="77777777" w:rsidR="00A43C83" w:rsidRPr="004B597C" w:rsidRDefault="00A43C83" w:rsidP="00A43C83">
      <w:pPr>
        <w:pStyle w:val="Naslovpoiljatelja"/>
        <w:rPr>
          <w:rFonts w:ascii="Arial Narrow" w:hAnsi="Arial Narrow"/>
          <w:sz w:val="20"/>
        </w:rPr>
      </w:pPr>
    </w:p>
    <w:p w14:paraId="1E05D064" w14:textId="77777777" w:rsidR="00A43C83" w:rsidRPr="004B597C" w:rsidRDefault="00A43C83" w:rsidP="00A43C83">
      <w:pPr>
        <w:pStyle w:val="Naslovpoiljatelja"/>
        <w:rPr>
          <w:rFonts w:ascii="Arial Narrow" w:hAnsi="Arial Narrow"/>
          <w:sz w:val="20"/>
        </w:rPr>
      </w:pPr>
      <w:r w:rsidRPr="004B597C">
        <w:rPr>
          <w:rFonts w:ascii="Arial Narrow" w:hAnsi="Arial Narrow"/>
          <w:sz w:val="20"/>
        </w:rPr>
        <w:t>UGOTOVITVENA DOLOČBA</w:t>
      </w:r>
    </w:p>
    <w:p w14:paraId="601857A1"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20E6B5E3" w14:textId="77777777" w:rsidR="00A43C83" w:rsidRPr="004B597C" w:rsidRDefault="00A43C83" w:rsidP="00A43C83">
      <w:pPr>
        <w:pStyle w:val="Naslovpoiljatelja"/>
        <w:rPr>
          <w:rFonts w:ascii="Arial Narrow" w:hAnsi="Arial Narrow"/>
          <w:sz w:val="20"/>
        </w:rPr>
      </w:pPr>
    </w:p>
    <w:p w14:paraId="4DDC80F5" w14:textId="7D264CE2" w:rsidR="00A43C83" w:rsidRDefault="00A43C83" w:rsidP="00A43C83">
      <w:pPr>
        <w:pStyle w:val="Naslovpoiljatelja"/>
        <w:jc w:val="both"/>
        <w:rPr>
          <w:rFonts w:ascii="Arial Narrow" w:hAnsi="Arial Narrow"/>
          <w:sz w:val="20"/>
        </w:rPr>
      </w:pPr>
      <w:r w:rsidRPr="004B597C">
        <w:rPr>
          <w:rFonts w:ascii="Arial Narrow" w:hAnsi="Arial Narrow"/>
          <w:sz w:val="20"/>
        </w:rPr>
        <w:t xml:space="preserve">Pogodbeni </w:t>
      </w:r>
      <w:r>
        <w:rPr>
          <w:rFonts w:ascii="Arial Narrow" w:hAnsi="Arial Narrow"/>
          <w:sz w:val="20"/>
        </w:rPr>
        <w:t xml:space="preserve">stranki uvodoma ugotavljata, da je naročnik izvedel javno naročilo </w:t>
      </w:r>
      <w:r w:rsidR="00F40890">
        <w:rPr>
          <w:rFonts w:ascii="Arial Narrow" w:hAnsi="Arial Narrow"/>
          <w:sz w:val="20"/>
        </w:rPr>
        <w:t>JN-06/2023</w:t>
      </w:r>
      <w:r>
        <w:rPr>
          <w:rFonts w:ascii="Arial Narrow" w:hAnsi="Arial Narrow"/>
          <w:sz w:val="20"/>
        </w:rPr>
        <w:t xml:space="preserve"> po odprtem postopku za zagotavljanje ortodontskih storitev v ZD Ljubljana. </w:t>
      </w:r>
    </w:p>
    <w:p w14:paraId="1F4C1963" w14:textId="56F6BA4F" w:rsidR="00A43C83" w:rsidRDefault="00A43C83" w:rsidP="00A43C83">
      <w:pPr>
        <w:pStyle w:val="BodyText21"/>
        <w:widowControl/>
        <w:rPr>
          <w:rFonts w:ascii="Arial Narrow" w:hAnsi="Arial Narrow"/>
          <w:sz w:val="20"/>
        </w:rPr>
      </w:pPr>
      <w:r w:rsidRPr="00576792">
        <w:rPr>
          <w:rFonts w:ascii="Arial Narrow" w:hAnsi="Arial Narrow"/>
          <w:sz w:val="20"/>
        </w:rPr>
        <w:t xml:space="preserve">Predmet te pogodbe je </w:t>
      </w:r>
      <w:r w:rsidR="00576792" w:rsidRPr="00576792">
        <w:rPr>
          <w:rFonts w:ascii="Arial Narrow" w:hAnsi="Arial Narrow"/>
          <w:sz w:val="20"/>
        </w:rPr>
        <w:t>izvajanje ortodontskih storitev v enotah Zdravstvenega doma Ljubljana.</w:t>
      </w:r>
    </w:p>
    <w:p w14:paraId="52564F20" w14:textId="54266414" w:rsidR="00CF2756" w:rsidRDefault="00CF2756" w:rsidP="00A43C83">
      <w:pPr>
        <w:pStyle w:val="BodyText21"/>
        <w:widowControl/>
        <w:rPr>
          <w:rFonts w:ascii="Arial Narrow" w:hAnsi="Arial Narrow"/>
          <w:sz w:val="20"/>
        </w:rPr>
      </w:pPr>
    </w:p>
    <w:p w14:paraId="5FDA2ADB" w14:textId="6084F422" w:rsidR="00CF2756" w:rsidRPr="00576792" w:rsidRDefault="00CF2756" w:rsidP="00A43C83">
      <w:pPr>
        <w:pStyle w:val="BodyText21"/>
        <w:widowControl/>
        <w:rPr>
          <w:rFonts w:ascii="Arial Narrow" w:hAnsi="Arial Narrow"/>
          <w:sz w:val="20"/>
        </w:rPr>
      </w:pPr>
      <w:r>
        <w:rPr>
          <w:rFonts w:ascii="Arial Narrow" w:hAnsi="Arial Narrow"/>
          <w:sz w:val="20"/>
        </w:rPr>
        <w:t>Izvajalec izpolnjuje vse predpisane pogoje in ima dovoljenje Ministrstva za opravljanje zdravstvene dejavnosti, veljavno ves čas trajanja pogodbe.</w:t>
      </w:r>
    </w:p>
    <w:p w14:paraId="4576B166" w14:textId="77777777" w:rsidR="00A43C83" w:rsidRPr="004B597C" w:rsidRDefault="00A43C83" w:rsidP="00A43C83">
      <w:pPr>
        <w:pStyle w:val="Naslovpoiljatelja"/>
        <w:rPr>
          <w:rFonts w:ascii="Arial Narrow" w:hAnsi="Arial Narrow"/>
          <w:sz w:val="20"/>
        </w:rPr>
      </w:pPr>
    </w:p>
    <w:p w14:paraId="75806600" w14:textId="77777777" w:rsidR="00A43C83" w:rsidRPr="004B597C" w:rsidRDefault="00A43C83" w:rsidP="00A43C83">
      <w:pPr>
        <w:pStyle w:val="Naslovpoiljatelja"/>
        <w:rPr>
          <w:rFonts w:ascii="Arial Narrow" w:hAnsi="Arial Narrow"/>
          <w:sz w:val="20"/>
        </w:rPr>
      </w:pPr>
      <w:r w:rsidRPr="004B597C">
        <w:rPr>
          <w:rFonts w:ascii="Arial Narrow" w:hAnsi="Arial Narrow"/>
          <w:sz w:val="20"/>
        </w:rPr>
        <w:t>PREDMET POGODBE IN CENA</w:t>
      </w:r>
    </w:p>
    <w:p w14:paraId="59D606EF"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02D4DF43" w14:textId="77777777" w:rsidR="00A43C83" w:rsidRPr="004B597C" w:rsidRDefault="00A43C83" w:rsidP="00A43C83">
      <w:pPr>
        <w:pStyle w:val="Naslovpoiljatelja"/>
        <w:jc w:val="both"/>
        <w:rPr>
          <w:rFonts w:ascii="Arial Narrow" w:hAnsi="Arial Narrow"/>
          <w:sz w:val="20"/>
        </w:rPr>
      </w:pPr>
    </w:p>
    <w:p w14:paraId="13F292BC" w14:textId="24FA6882" w:rsidR="00A43C83" w:rsidRPr="00CF2756" w:rsidRDefault="00A43C83" w:rsidP="00A43C83">
      <w:pPr>
        <w:ind w:right="-1"/>
        <w:rPr>
          <w:rFonts w:ascii="Arial Narrow" w:hAnsi="Arial Narrow"/>
          <w:szCs w:val="20"/>
        </w:rPr>
      </w:pPr>
      <w:r w:rsidRPr="0023797A">
        <w:rPr>
          <w:rFonts w:ascii="Arial Narrow" w:hAnsi="Arial Narrow"/>
          <w:szCs w:val="20"/>
        </w:rPr>
        <w:t>Predmet te pogodbe je</w:t>
      </w:r>
      <w:r w:rsidRPr="0023797A">
        <w:rPr>
          <w:rFonts w:ascii="Arial Narrow" w:hAnsi="Arial Narrow"/>
          <w:b/>
          <w:szCs w:val="20"/>
        </w:rPr>
        <w:t xml:space="preserve"> izvajanje storitev ortodonta</w:t>
      </w:r>
      <w:r w:rsidRPr="0023797A">
        <w:rPr>
          <w:rFonts w:ascii="Arial Narrow" w:hAnsi="Arial Narrow"/>
          <w:szCs w:val="20"/>
        </w:rPr>
        <w:t xml:space="preserve"> za potrebe ZD Ljubljana</w:t>
      </w:r>
      <w:r w:rsidR="00CF2756">
        <w:rPr>
          <w:rFonts w:ascii="Arial Narrow" w:hAnsi="Arial Narrow"/>
          <w:szCs w:val="20"/>
        </w:rPr>
        <w:t xml:space="preserve">, </w:t>
      </w:r>
      <w:r w:rsidRPr="00A43C83">
        <w:rPr>
          <w:rFonts w:ascii="Arial Narrow" w:hAnsi="Arial Narrow"/>
          <w:b/>
          <w:szCs w:val="20"/>
        </w:rPr>
        <w:t xml:space="preserve">enota </w:t>
      </w:r>
      <w:r w:rsidR="00CF2756">
        <w:rPr>
          <w:rFonts w:ascii="Arial Narrow" w:hAnsi="Arial Narrow"/>
          <w:b/>
          <w:szCs w:val="20"/>
        </w:rPr>
        <w:t>Center</w:t>
      </w:r>
      <w:r w:rsidRPr="00A43C83">
        <w:rPr>
          <w:rFonts w:ascii="Arial Narrow" w:hAnsi="Arial Narrow"/>
          <w:b/>
          <w:szCs w:val="20"/>
        </w:rPr>
        <w:t xml:space="preserve">, za obdobje od </w:t>
      </w:r>
      <w:r w:rsidR="00CF2756">
        <w:rPr>
          <w:rFonts w:ascii="Arial Narrow" w:hAnsi="Arial Narrow"/>
          <w:b/>
          <w:szCs w:val="20"/>
        </w:rPr>
        <w:t>27</w:t>
      </w:r>
      <w:r w:rsidRPr="00A43C83">
        <w:rPr>
          <w:rFonts w:ascii="Arial Narrow" w:hAnsi="Arial Narrow"/>
          <w:b/>
          <w:szCs w:val="20"/>
        </w:rPr>
        <w:t>.0</w:t>
      </w:r>
      <w:r w:rsidR="00CF2756">
        <w:rPr>
          <w:rFonts w:ascii="Arial Narrow" w:hAnsi="Arial Narrow"/>
          <w:b/>
          <w:szCs w:val="20"/>
        </w:rPr>
        <w:t>2</w:t>
      </w:r>
      <w:r w:rsidRPr="00A43C83">
        <w:rPr>
          <w:rFonts w:ascii="Arial Narrow" w:hAnsi="Arial Narrow"/>
          <w:b/>
          <w:szCs w:val="20"/>
        </w:rPr>
        <w:t>.202</w:t>
      </w:r>
      <w:r w:rsidR="00CF2756">
        <w:rPr>
          <w:rFonts w:ascii="Arial Narrow" w:hAnsi="Arial Narrow"/>
          <w:b/>
          <w:szCs w:val="20"/>
        </w:rPr>
        <w:t>3</w:t>
      </w:r>
      <w:r w:rsidRPr="00A43C83">
        <w:rPr>
          <w:rFonts w:ascii="Arial Narrow" w:hAnsi="Arial Narrow"/>
          <w:b/>
          <w:szCs w:val="20"/>
        </w:rPr>
        <w:t xml:space="preserve"> do </w:t>
      </w:r>
      <w:r w:rsidR="00CF2756">
        <w:rPr>
          <w:rFonts w:ascii="Arial Narrow" w:hAnsi="Arial Narrow"/>
          <w:b/>
          <w:szCs w:val="20"/>
        </w:rPr>
        <w:t>29</w:t>
      </w:r>
      <w:r w:rsidR="00392D86">
        <w:rPr>
          <w:rFonts w:ascii="Arial Narrow" w:hAnsi="Arial Narrow"/>
          <w:b/>
          <w:szCs w:val="20"/>
        </w:rPr>
        <w:t>.0</w:t>
      </w:r>
      <w:r w:rsidR="00CF2756">
        <w:rPr>
          <w:rFonts w:ascii="Arial Narrow" w:hAnsi="Arial Narrow"/>
          <w:b/>
          <w:szCs w:val="20"/>
        </w:rPr>
        <w:t>2</w:t>
      </w:r>
      <w:r w:rsidRPr="00A43C83">
        <w:rPr>
          <w:rFonts w:ascii="Arial Narrow" w:hAnsi="Arial Narrow"/>
          <w:b/>
          <w:szCs w:val="20"/>
        </w:rPr>
        <w:t>.202</w:t>
      </w:r>
      <w:r w:rsidR="00CF2756">
        <w:rPr>
          <w:rFonts w:ascii="Arial Narrow" w:hAnsi="Arial Narrow"/>
          <w:b/>
          <w:szCs w:val="20"/>
        </w:rPr>
        <w:t>4</w:t>
      </w:r>
      <w:r w:rsidRPr="00A43C83">
        <w:rPr>
          <w:rFonts w:ascii="Arial Narrow" w:hAnsi="Arial Narrow"/>
          <w:b/>
          <w:szCs w:val="20"/>
        </w:rPr>
        <w:t>, v vrednosti največ _____________________ EUR,</w:t>
      </w:r>
      <w:r w:rsidR="00A956F3">
        <w:rPr>
          <w:rFonts w:ascii="Arial Narrow" w:hAnsi="Arial Narrow"/>
          <w:b/>
          <w:szCs w:val="20"/>
        </w:rPr>
        <w:t xml:space="preserve"> in porabljen ločeno zaračunljiv material,</w:t>
      </w:r>
    </w:p>
    <w:p w14:paraId="5AA95E96" w14:textId="77777777" w:rsidR="00A43C83" w:rsidRPr="008569CF" w:rsidRDefault="00A43C83" w:rsidP="00A43C83">
      <w:pPr>
        <w:ind w:right="-1"/>
        <w:rPr>
          <w:rFonts w:ascii="Arial Narrow" w:hAnsi="Arial Narrow"/>
          <w:szCs w:val="20"/>
        </w:rPr>
      </w:pPr>
    </w:p>
    <w:p w14:paraId="2E9E8CB1" w14:textId="5A617A3E" w:rsidR="00A43C83" w:rsidRPr="004B597C" w:rsidRDefault="00A43C83" w:rsidP="00A43C83">
      <w:pPr>
        <w:pStyle w:val="Naslovpoiljatelja"/>
        <w:jc w:val="both"/>
        <w:rPr>
          <w:rFonts w:ascii="Arial Narrow" w:hAnsi="Arial Narrow"/>
          <w:sz w:val="20"/>
        </w:rPr>
      </w:pPr>
      <w:r w:rsidRPr="00BD3EC0">
        <w:rPr>
          <w:rFonts w:ascii="Arial Narrow" w:hAnsi="Arial Narrow"/>
          <w:sz w:val="20"/>
        </w:rPr>
        <w:t xml:space="preserve">ZDL bo zagotovil plačilo opravljenih storitev, ki so predmet javnega naročila po vrednosti točke, ki jo določa ZZZS, v višini </w:t>
      </w:r>
      <w:r w:rsidR="00CF2756">
        <w:rPr>
          <w:rFonts w:ascii="Arial Narrow" w:hAnsi="Arial Narrow"/>
          <w:sz w:val="20"/>
        </w:rPr>
        <w:t>47</w:t>
      </w:r>
      <w:r w:rsidRPr="00BD3EC0">
        <w:rPr>
          <w:rFonts w:ascii="Arial Narrow" w:hAnsi="Arial Narrow"/>
          <w:sz w:val="20"/>
        </w:rPr>
        <w:t>%. Up</w:t>
      </w:r>
      <w:r w:rsidR="00BD3EC0" w:rsidRPr="00BD3EC0">
        <w:rPr>
          <w:rFonts w:ascii="Arial Narrow" w:hAnsi="Arial Narrow"/>
          <w:sz w:val="20"/>
        </w:rPr>
        <w:t>ošteva se vse realizirane točke.</w:t>
      </w:r>
    </w:p>
    <w:p w14:paraId="138820DE" w14:textId="77777777" w:rsidR="00A43C83" w:rsidRDefault="00A43C83" w:rsidP="00A43C83">
      <w:pPr>
        <w:ind w:right="-1"/>
        <w:rPr>
          <w:rFonts w:ascii="Arial Narrow" w:hAnsi="Arial Narrow"/>
          <w:szCs w:val="20"/>
        </w:rPr>
      </w:pPr>
    </w:p>
    <w:p w14:paraId="6861B1D3" w14:textId="77777777" w:rsidR="00576792" w:rsidRDefault="00A43C83" w:rsidP="00A43C83">
      <w:pPr>
        <w:spacing w:line="240" w:lineRule="auto"/>
        <w:jc w:val="left"/>
        <w:rPr>
          <w:rFonts w:ascii="Arial Narrow" w:eastAsia="Times New Roman" w:hAnsi="Arial Narrow"/>
          <w:color w:val="000000"/>
          <w:szCs w:val="20"/>
          <w:lang w:eastAsia="sl-SI"/>
        </w:rPr>
      </w:pPr>
      <w:r w:rsidRPr="008569CF">
        <w:rPr>
          <w:rFonts w:ascii="Arial Narrow" w:eastAsia="Times New Roman" w:hAnsi="Arial Narrow"/>
          <w:color w:val="000000"/>
          <w:szCs w:val="20"/>
          <w:lang w:eastAsia="sl-SI"/>
        </w:rPr>
        <w:t xml:space="preserve">Izvajalec </w:t>
      </w:r>
      <w:r>
        <w:rPr>
          <w:rFonts w:ascii="Arial Narrow" w:eastAsia="Times New Roman" w:hAnsi="Arial Narrow"/>
          <w:color w:val="000000"/>
          <w:szCs w:val="20"/>
          <w:lang w:eastAsia="sl-SI"/>
        </w:rPr>
        <w:t>predvideva</w:t>
      </w:r>
      <w:r w:rsidRPr="008569CF">
        <w:rPr>
          <w:rFonts w:ascii="Arial Narrow" w:eastAsia="Times New Roman" w:hAnsi="Arial Narrow"/>
          <w:color w:val="000000"/>
          <w:szCs w:val="20"/>
          <w:lang w:eastAsia="sl-SI"/>
        </w:rPr>
        <w:t>, da bo, skladno z določilom Sploš</w:t>
      </w:r>
      <w:r w:rsidR="00576792">
        <w:rPr>
          <w:rFonts w:ascii="Arial Narrow" w:eastAsia="Times New Roman" w:hAnsi="Arial Narrow"/>
          <w:color w:val="000000"/>
          <w:szCs w:val="20"/>
          <w:lang w:eastAsia="sl-SI"/>
        </w:rPr>
        <w:t>nega dogovora, vključil najmanj:</w:t>
      </w:r>
    </w:p>
    <w:p w14:paraId="6C9761D1" w14:textId="77777777" w:rsidR="00CF2756" w:rsidRDefault="00A015C2" w:rsidP="00CF2756">
      <w:pPr>
        <w:pStyle w:val="Odstavekseznama"/>
        <w:numPr>
          <w:ilvl w:val="0"/>
          <w:numId w:val="7"/>
        </w:numPr>
        <w:spacing w:line="240" w:lineRule="auto"/>
        <w:jc w:val="left"/>
        <w:rPr>
          <w:rFonts w:ascii="Arial Narrow" w:eastAsia="Times New Roman" w:hAnsi="Arial Narrow"/>
          <w:color w:val="000000"/>
          <w:szCs w:val="20"/>
          <w:lang w:eastAsia="sl-SI"/>
        </w:rPr>
      </w:pPr>
      <w:r>
        <w:rPr>
          <w:rFonts w:ascii="Arial Narrow" w:eastAsia="Times New Roman" w:hAnsi="Arial Narrow"/>
          <w:color w:val="000000"/>
          <w:szCs w:val="20"/>
          <w:lang w:eastAsia="sl-SI"/>
        </w:rPr>
        <w:t>72</w:t>
      </w:r>
      <w:r w:rsidR="00A43C83" w:rsidRPr="00576792">
        <w:rPr>
          <w:rFonts w:ascii="Arial Narrow" w:eastAsia="Times New Roman" w:hAnsi="Arial Narrow"/>
          <w:color w:val="000000"/>
          <w:szCs w:val="20"/>
          <w:lang w:eastAsia="sl-SI"/>
        </w:rPr>
        <w:t xml:space="preserve"> novih zavarovanih oseb v ortodontsko zdravljenje in </w:t>
      </w:r>
    </w:p>
    <w:p w14:paraId="06EFC8F1" w14:textId="6ED34491" w:rsidR="00A43C83" w:rsidRPr="00576792" w:rsidRDefault="00A015C2" w:rsidP="00CF2756">
      <w:pPr>
        <w:pStyle w:val="Odstavekseznama"/>
        <w:numPr>
          <w:ilvl w:val="0"/>
          <w:numId w:val="7"/>
        </w:numPr>
        <w:spacing w:line="240" w:lineRule="auto"/>
        <w:jc w:val="left"/>
        <w:rPr>
          <w:rFonts w:ascii="Arial Narrow" w:eastAsia="Times New Roman" w:hAnsi="Arial Narrow"/>
          <w:color w:val="000000"/>
          <w:szCs w:val="20"/>
          <w:lang w:eastAsia="sl-SI"/>
        </w:rPr>
      </w:pPr>
      <w:r>
        <w:rPr>
          <w:rFonts w:ascii="Arial Narrow" w:eastAsia="Times New Roman" w:hAnsi="Arial Narrow"/>
          <w:color w:val="000000"/>
          <w:szCs w:val="20"/>
          <w:lang w:eastAsia="sl-SI"/>
        </w:rPr>
        <w:t>100</w:t>
      </w:r>
      <w:r w:rsidR="00A43C83" w:rsidRPr="00576792">
        <w:rPr>
          <w:rFonts w:ascii="Arial Narrow" w:eastAsia="Times New Roman" w:hAnsi="Arial Narrow"/>
          <w:color w:val="000000"/>
          <w:szCs w:val="20"/>
          <w:lang w:eastAsia="sl-SI"/>
        </w:rPr>
        <w:t xml:space="preserve"> prvih p</w:t>
      </w:r>
      <w:r>
        <w:rPr>
          <w:rFonts w:ascii="Arial Narrow" w:eastAsia="Times New Roman" w:hAnsi="Arial Narrow"/>
          <w:color w:val="000000"/>
          <w:szCs w:val="20"/>
          <w:lang w:eastAsia="sl-SI"/>
        </w:rPr>
        <w:t>regledov (šifra storitve 01008) in vse paciente omenjene enote, v vseh fazah zdravljenja,</w:t>
      </w:r>
    </w:p>
    <w:p w14:paraId="11B6F064" w14:textId="77777777" w:rsidR="00A43C83" w:rsidRPr="004B597C" w:rsidRDefault="00A43C83" w:rsidP="00A43C83">
      <w:pPr>
        <w:ind w:right="-1"/>
        <w:rPr>
          <w:rFonts w:ascii="Arial Narrow" w:hAnsi="Arial Narrow"/>
          <w:szCs w:val="20"/>
        </w:rPr>
      </w:pPr>
    </w:p>
    <w:p w14:paraId="3230EFB1"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Naročnik bo izvajalcu opravljene storitve po tej pogodbi plačal po ceni in obsegu, kot izhaja iz ponudbenega predračuna, ki je sestavni del te pogodbe. </w:t>
      </w:r>
    </w:p>
    <w:p w14:paraId="1A681818" w14:textId="77777777" w:rsidR="00A43C83" w:rsidRPr="004B597C" w:rsidRDefault="00A43C83" w:rsidP="00A43C83">
      <w:pPr>
        <w:pStyle w:val="Naslovpoiljatelja"/>
        <w:jc w:val="both"/>
        <w:rPr>
          <w:rFonts w:ascii="Arial Narrow" w:hAnsi="Arial Narrow"/>
          <w:sz w:val="20"/>
        </w:rPr>
      </w:pPr>
    </w:p>
    <w:p w14:paraId="26710C70"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Po 42. čl. Zakona o DDV se od storitev, ki so predmet tega javnega naročila, ne plačuje DDV. </w:t>
      </w:r>
    </w:p>
    <w:p w14:paraId="59F6F59C" w14:textId="77777777" w:rsidR="00A43C83" w:rsidRPr="004B597C" w:rsidRDefault="00A43C83" w:rsidP="00A43C83">
      <w:pPr>
        <w:pStyle w:val="Naslovpoiljatelja"/>
        <w:jc w:val="both"/>
        <w:rPr>
          <w:rFonts w:ascii="Arial Narrow" w:hAnsi="Arial Narrow"/>
          <w:sz w:val="20"/>
        </w:rPr>
      </w:pPr>
    </w:p>
    <w:p w14:paraId="7239421A"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končno ceno so všteti vsi stroški (prevozni, administrativni, zavarovanja in podobno), popusti in davki.</w:t>
      </w:r>
    </w:p>
    <w:p w14:paraId="19A9D6E2" w14:textId="77777777" w:rsidR="00A43C83" w:rsidRDefault="00A43C83" w:rsidP="00A43C83">
      <w:pPr>
        <w:pStyle w:val="Naslovpoiljatelja"/>
        <w:jc w:val="both"/>
        <w:rPr>
          <w:rFonts w:ascii="Arial Narrow" w:hAnsi="Arial Narrow"/>
          <w:sz w:val="20"/>
        </w:rPr>
      </w:pPr>
    </w:p>
    <w:p w14:paraId="23A56442" w14:textId="7B751D6C" w:rsidR="00864C6C" w:rsidRPr="00CF2756" w:rsidRDefault="00A015C2" w:rsidP="00864C6C">
      <w:pPr>
        <w:pStyle w:val="Naslovpoiljatelja"/>
        <w:jc w:val="both"/>
        <w:rPr>
          <w:rFonts w:ascii="Arial Narrow" w:hAnsi="Arial Narrow"/>
          <w:sz w:val="20"/>
        </w:rPr>
      </w:pPr>
      <w:r w:rsidRPr="00CF2756">
        <w:rPr>
          <w:rFonts w:ascii="Arial Narrow" w:hAnsi="Arial Narrow"/>
          <w:sz w:val="20"/>
        </w:rPr>
        <w:t xml:space="preserve">Naročnik </w:t>
      </w:r>
      <w:r w:rsidR="00864C6C" w:rsidRPr="00CF2756">
        <w:rPr>
          <w:rFonts w:ascii="Arial Narrow" w:hAnsi="Arial Narrow"/>
          <w:sz w:val="20"/>
        </w:rPr>
        <w:t xml:space="preserve">bo zagotovil plačilo opravljenih storitev, ki so predmet javnega naročila po vrednosti točke, ki jo določa ZZZS, v višini največ do </w:t>
      </w:r>
      <w:r w:rsidR="00CF2756">
        <w:rPr>
          <w:rFonts w:ascii="Arial Narrow" w:hAnsi="Arial Narrow"/>
          <w:sz w:val="20"/>
        </w:rPr>
        <w:t>47</w:t>
      </w:r>
      <w:r w:rsidR="00864C6C" w:rsidRPr="00CF2756">
        <w:rPr>
          <w:rFonts w:ascii="Arial Narrow" w:hAnsi="Arial Narrow"/>
          <w:sz w:val="20"/>
        </w:rPr>
        <w:t>% veljavne vrednosti točke.</w:t>
      </w:r>
    </w:p>
    <w:p w14:paraId="1B040EBF" w14:textId="77777777" w:rsidR="00864C6C" w:rsidRPr="004B597C" w:rsidRDefault="00864C6C" w:rsidP="00A43C83">
      <w:pPr>
        <w:pStyle w:val="Naslovpoiljatelja"/>
        <w:jc w:val="both"/>
        <w:rPr>
          <w:rFonts w:ascii="Arial Narrow" w:hAnsi="Arial Narrow"/>
          <w:sz w:val="20"/>
        </w:rPr>
      </w:pPr>
    </w:p>
    <w:p w14:paraId="05B675E7" w14:textId="6796A480" w:rsidR="00A43C83" w:rsidRDefault="00A43C83" w:rsidP="00A43C83">
      <w:pPr>
        <w:pStyle w:val="Naslovpoiljatelja"/>
        <w:jc w:val="both"/>
        <w:rPr>
          <w:rFonts w:ascii="Arial Narrow" w:hAnsi="Arial Narrow"/>
          <w:sz w:val="20"/>
        </w:rPr>
      </w:pPr>
      <w:r w:rsidRPr="004B597C">
        <w:rPr>
          <w:rFonts w:ascii="Arial Narrow" w:hAnsi="Arial Narrow"/>
          <w:sz w:val="20"/>
        </w:rPr>
        <w:t xml:space="preserve">Mesečna vrednost e-računa se izračuna na podlagi seštevka opravljenih storitev, ki se jo pomnoži z vrednostjo storitve. </w:t>
      </w:r>
    </w:p>
    <w:p w14:paraId="1931AEC6" w14:textId="220AA777" w:rsidR="00CF2756" w:rsidRDefault="00CF2756" w:rsidP="00A43C83">
      <w:pPr>
        <w:pStyle w:val="Naslovpoiljatelja"/>
        <w:jc w:val="both"/>
        <w:rPr>
          <w:rFonts w:ascii="Arial Narrow" w:hAnsi="Arial Narrow"/>
          <w:sz w:val="20"/>
        </w:rPr>
      </w:pPr>
    </w:p>
    <w:p w14:paraId="0DC7494A" w14:textId="77777777" w:rsidR="00CF2756" w:rsidRPr="004B597C" w:rsidRDefault="00CF2756" w:rsidP="00A43C83">
      <w:pPr>
        <w:pStyle w:val="Naslovpoiljatelja"/>
        <w:jc w:val="both"/>
        <w:rPr>
          <w:rFonts w:ascii="Arial Narrow" w:hAnsi="Arial Narrow"/>
          <w:sz w:val="20"/>
        </w:rPr>
      </w:pPr>
    </w:p>
    <w:p w14:paraId="43D5E174" w14:textId="77777777" w:rsidR="00A43C83" w:rsidRPr="004B597C" w:rsidRDefault="00A43C83" w:rsidP="00A43C83">
      <w:pPr>
        <w:pStyle w:val="Naslovpoiljatelja"/>
        <w:jc w:val="both"/>
        <w:rPr>
          <w:rFonts w:ascii="Arial Narrow" w:hAnsi="Arial Narrow"/>
          <w:sz w:val="20"/>
        </w:rPr>
      </w:pPr>
    </w:p>
    <w:p w14:paraId="7F37045D"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lastRenderedPageBreak/>
        <w:t>člen</w:t>
      </w:r>
    </w:p>
    <w:p w14:paraId="7CAF7332" w14:textId="77777777" w:rsidR="00A43C83" w:rsidRPr="004B597C" w:rsidRDefault="00A43C83" w:rsidP="00A43C83">
      <w:pPr>
        <w:pStyle w:val="Naslovpoiljatelja"/>
        <w:jc w:val="center"/>
        <w:rPr>
          <w:rFonts w:ascii="Arial Narrow" w:hAnsi="Arial Narrow"/>
          <w:sz w:val="20"/>
        </w:rPr>
      </w:pPr>
    </w:p>
    <w:p w14:paraId="71E3387A"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ugotavljata, da delo po tej pogodbi ne ustvarja odvisnega razmerja z elementi delovnega razmerja, in da iz te pogodbe izvajalec ne pridobi nobenih pravic iz delovnega razmerja.</w:t>
      </w:r>
    </w:p>
    <w:p w14:paraId="34FA8F24" w14:textId="77777777" w:rsidR="00A43C83" w:rsidRPr="004B597C" w:rsidRDefault="00A43C83" w:rsidP="00A43C83">
      <w:pPr>
        <w:pStyle w:val="Naslovpoiljatelja"/>
        <w:jc w:val="both"/>
        <w:rPr>
          <w:rFonts w:ascii="Arial Narrow" w:hAnsi="Arial Narrow"/>
          <w:sz w:val="20"/>
        </w:rPr>
      </w:pPr>
    </w:p>
    <w:p w14:paraId="0B52246F"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694C6D52" w14:textId="77777777" w:rsidR="00A43C83" w:rsidRPr="004B597C" w:rsidRDefault="00A43C83" w:rsidP="00A43C83">
      <w:pPr>
        <w:pStyle w:val="Naslovpoiljatelja"/>
        <w:jc w:val="both"/>
        <w:rPr>
          <w:rFonts w:ascii="Arial Narrow" w:hAnsi="Arial Narrow"/>
          <w:sz w:val="20"/>
        </w:rPr>
      </w:pPr>
    </w:p>
    <w:p w14:paraId="340AC911"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Okvirna vrednost pogodbe je orientacijska vrednost, izračunana na podlagi ocenjenega obsega storitev iz preteklega obdobja. Vrednost je zgolj okvirna in ne zavezuje nobene izmed pogodbenih strank, zato ne more biti predmet spora na sodišču. </w:t>
      </w:r>
    </w:p>
    <w:p w14:paraId="1CD068B2" w14:textId="77777777" w:rsidR="00A43C83" w:rsidRPr="004B597C" w:rsidRDefault="00A43C83" w:rsidP="00A43C83">
      <w:pPr>
        <w:pStyle w:val="Naslovpoiljatelja"/>
        <w:jc w:val="both"/>
        <w:rPr>
          <w:rFonts w:ascii="Arial Narrow" w:hAnsi="Arial Narrow"/>
          <w:sz w:val="20"/>
        </w:rPr>
      </w:pPr>
    </w:p>
    <w:p w14:paraId="024D2E23" w14:textId="77777777"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Obseg naročenih storitev se lahko zmanjša npr. glede na (vendar ne omejeno na) pogodbo sklenjeno z ZZZS ali zaradi morebitnih drugih organizacijskih in kadrovskih sprememb pri naročniku itd. </w:t>
      </w:r>
    </w:p>
    <w:p w14:paraId="65EFB467" w14:textId="77777777" w:rsidR="00A43C83" w:rsidRPr="004B597C" w:rsidRDefault="00A43C83" w:rsidP="00A43C83">
      <w:pPr>
        <w:pStyle w:val="Naslovpoiljatelja"/>
        <w:jc w:val="both"/>
        <w:rPr>
          <w:rFonts w:ascii="Arial Narrow" w:hAnsi="Arial Narrow"/>
          <w:sz w:val="20"/>
        </w:rPr>
      </w:pPr>
    </w:p>
    <w:p w14:paraId="37E8BC65"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POSEBNE ZAHTEVE ZA IZVEDBO NAROČILA</w:t>
      </w:r>
    </w:p>
    <w:p w14:paraId="76904B86" w14:textId="77777777" w:rsidR="00A43C83" w:rsidRPr="004B597C" w:rsidRDefault="00A43C83" w:rsidP="00A43C83">
      <w:pPr>
        <w:pStyle w:val="Naslovpoiljatelja"/>
        <w:jc w:val="both"/>
        <w:rPr>
          <w:rFonts w:ascii="Arial Narrow" w:hAnsi="Arial Narrow"/>
          <w:sz w:val="20"/>
        </w:rPr>
      </w:pPr>
    </w:p>
    <w:p w14:paraId="18AE55E8"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7322736E" w14:textId="77777777" w:rsidR="00576792" w:rsidRDefault="00576792" w:rsidP="00A43C83">
      <w:pPr>
        <w:pStyle w:val="Naslovpoiljatelja"/>
        <w:jc w:val="both"/>
        <w:rPr>
          <w:rFonts w:ascii="Arial Narrow" w:hAnsi="Arial Narrow"/>
          <w:sz w:val="20"/>
        </w:rPr>
      </w:pPr>
    </w:p>
    <w:p w14:paraId="0BB32E1D" w14:textId="77777777" w:rsidR="00576792" w:rsidRPr="001879EA" w:rsidRDefault="00576792" w:rsidP="00576792">
      <w:pPr>
        <w:pStyle w:val="Naslovpoiljatelja"/>
        <w:jc w:val="both"/>
        <w:rPr>
          <w:rFonts w:ascii="Arial Narrow" w:hAnsi="Arial Narrow"/>
          <w:sz w:val="20"/>
        </w:rPr>
      </w:pPr>
      <w:r w:rsidRPr="001879EA">
        <w:rPr>
          <w:rFonts w:ascii="Arial Narrow" w:hAnsi="Arial Narrow"/>
          <w:sz w:val="20"/>
        </w:rPr>
        <w:t>Izvajalec prevzema izvajanje ortodontskih storitev na naslednji način:</w:t>
      </w:r>
    </w:p>
    <w:p w14:paraId="73FCB86B" w14:textId="77777777" w:rsidR="00576792" w:rsidRPr="00A015C2"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Program v obsegu za 1 leto v obsegu tako in s pričetkom, kot je dogovorjeno v 2. členu te pogodbe v prostorih izvajalca. Izvajalec zagotavlja izvajanje ortodontskih storitev, vso medicinsko in nemedicinsko opremo, vse medicinske pripomočke, potrošni material, inž. zobne protetike in drugo, potrebno za delo v ortodontski ambulanti. Naročnik prevzame izključno naloge administrativno tehničnega kadra po kalkulaciji ZZZS. Izvajalec prevzame </w:t>
      </w:r>
      <w:r w:rsidR="00A015C2">
        <w:rPr>
          <w:rFonts w:ascii="Arial Narrow" w:hAnsi="Arial Narrow"/>
          <w:sz w:val="20"/>
        </w:rPr>
        <w:t>__________</w:t>
      </w:r>
      <w:r w:rsidRPr="00A015C2">
        <w:rPr>
          <w:rFonts w:ascii="Arial Narrow" w:hAnsi="Arial Narrow"/>
          <w:sz w:val="20"/>
        </w:rPr>
        <w:t xml:space="preserve"> celotnega programa v vrednosti 0,</w:t>
      </w:r>
      <w:r w:rsidR="00A015C2" w:rsidRPr="00A015C2">
        <w:rPr>
          <w:rFonts w:ascii="Arial Narrow" w:hAnsi="Arial Narrow"/>
          <w:sz w:val="20"/>
        </w:rPr>
        <w:t>85</w:t>
      </w:r>
      <w:r w:rsidRPr="00A015C2">
        <w:rPr>
          <w:rFonts w:ascii="Arial Narrow" w:hAnsi="Arial Narrow"/>
          <w:sz w:val="20"/>
        </w:rPr>
        <w:t xml:space="preserve"> % vrednosti točke. ki jo priznava ZZZS.</w:t>
      </w:r>
    </w:p>
    <w:p w14:paraId="413BCF51" w14:textId="77777777"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Obseg programa je razviden iz sledečega:</w:t>
      </w:r>
    </w:p>
    <w:p w14:paraId="2E8D2660" w14:textId="77777777"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obdobje od 01.0</w:t>
      </w:r>
      <w:r w:rsidR="00922E3C" w:rsidRPr="001879EA">
        <w:rPr>
          <w:rFonts w:ascii="Arial Narrow" w:hAnsi="Arial Narrow"/>
          <w:sz w:val="20"/>
        </w:rPr>
        <w:t>6</w:t>
      </w:r>
      <w:r w:rsidRPr="001879EA">
        <w:rPr>
          <w:rFonts w:ascii="Arial Narrow" w:hAnsi="Arial Narrow"/>
          <w:sz w:val="20"/>
        </w:rPr>
        <w:t>.202</w:t>
      </w:r>
      <w:r w:rsidR="00922E3C" w:rsidRPr="001879EA">
        <w:rPr>
          <w:rFonts w:ascii="Arial Narrow" w:hAnsi="Arial Narrow"/>
          <w:sz w:val="20"/>
        </w:rPr>
        <w:t>2</w:t>
      </w:r>
      <w:r w:rsidRPr="001879EA">
        <w:rPr>
          <w:rFonts w:ascii="Arial Narrow" w:hAnsi="Arial Narrow"/>
          <w:sz w:val="20"/>
        </w:rPr>
        <w:t xml:space="preserve"> do 3</w:t>
      </w:r>
      <w:r w:rsidR="00922E3C" w:rsidRPr="001879EA">
        <w:rPr>
          <w:rFonts w:ascii="Arial Narrow" w:hAnsi="Arial Narrow"/>
          <w:sz w:val="20"/>
        </w:rPr>
        <w:t>1.05.2023</w:t>
      </w:r>
      <w:r w:rsidRPr="001879EA">
        <w:rPr>
          <w:rFonts w:ascii="Arial Narrow" w:hAnsi="Arial Narrow"/>
          <w:sz w:val="20"/>
        </w:rPr>
        <w:t>,</w:t>
      </w:r>
      <w:r w:rsidR="00922E3C" w:rsidRPr="001879EA">
        <w:rPr>
          <w:rFonts w:ascii="Arial Narrow" w:hAnsi="Arial Narrow"/>
          <w:sz w:val="20"/>
        </w:rPr>
        <w:t xml:space="preserve"> z možnostjo podaljšanja za eno leto,</w:t>
      </w:r>
    </w:p>
    <w:p w14:paraId="78060371" w14:textId="77777777"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število točk, </w:t>
      </w:r>
      <w:r w:rsidR="00922E3C" w:rsidRPr="001879EA">
        <w:rPr>
          <w:rFonts w:ascii="Arial Narrow" w:hAnsi="Arial Narrow"/>
          <w:sz w:val="20"/>
        </w:rPr>
        <w:t>___________</w:t>
      </w:r>
      <w:r w:rsidRPr="001879EA">
        <w:rPr>
          <w:rFonts w:ascii="Arial Narrow" w:hAnsi="Arial Narrow"/>
          <w:sz w:val="20"/>
        </w:rPr>
        <w:t>,</w:t>
      </w:r>
    </w:p>
    <w:p w14:paraId="19BF0CB3" w14:textId="77777777" w:rsidR="00576792" w:rsidRPr="00A015C2" w:rsidRDefault="00576792" w:rsidP="00576792">
      <w:pPr>
        <w:pStyle w:val="Naslovpoiljatelja"/>
        <w:numPr>
          <w:ilvl w:val="0"/>
          <w:numId w:val="39"/>
        </w:numPr>
        <w:jc w:val="both"/>
        <w:rPr>
          <w:rFonts w:ascii="Arial Narrow" w:hAnsi="Arial Narrow"/>
          <w:sz w:val="20"/>
        </w:rPr>
      </w:pPr>
      <w:r w:rsidRPr="00A015C2">
        <w:rPr>
          <w:rFonts w:ascii="Arial Narrow" w:hAnsi="Arial Narrow"/>
          <w:sz w:val="20"/>
        </w:rPr>
        <w:t xml:space="preserve">novi primeri v obdobju: </w:t>
      </w:r>
      <w:r w:rsidR="00922E3C" w:rsidRPr="00A015C2">
        <w:rPr>
          <w:rFonts w:ascii="Arial Narrow" w:hAnsi="Arial Narrow"/>
          <w:sz w:val="20"/>
        </w:rPr>
        <w:t>_____</w:t>
      </w:r>
      <w:r w:rsidRPr="00A015C2">
        <w:rPr>
          <w:rFonts w:ascii="Arial Narrow" w:hAnsi="Arial Narrow"/>
          <w:sz w:val="20"/>
        </w:rPr>
        <w:t xml:space="preserve"> novih zavarovanih oseb,</w:t>
      </w:r>
    </w:p>
    <w:p w14:paraId="5156F23D" w14:textId="77777777" w:rsidR="00576792" w:rsidRPr="001879EA" w:rsidRDefault="00576792" w:rsidP="00576792">
      <w:pPr>
        <w:pStyle w:val="Naslovpoiljatelja"/>
        <w:ind w:left="720"/>
        <w:jc w:val="both"/>
        <w:rPr>
          <w:rFonts w:ascii="Arial Narrow" w:hAnsi="Arial Narrow"/>
          <w:sz w:val="20"/>
        </w:rPr>
      </w:pPr>
      <w:r w:rsidRPr="00A015C2">
        <w:rPr>
          <w:rFonts w:ascii="Arial Narrow" w:hAnsi="Arial Narrow"/>
          <w:sz w:val="20"/>
        </w:rPr>
        <w:t xml:space="preserve">število čakajočih oseb: obravnava najmanj </w:t>
      </w:r>
      <w:r w:rsidR="00922E3C" w:rsidRPr="00A015C2">
        <w:rPr>
          <w:rFonts w:ascii="Arial Narrow" w:hAnsi="Arial Narrow"/>
          <w:sz w:val="20"/>
        </w:rPr>
        <w:t>______________</w:t>
      </w:r>
      <w:r w:rsidRPr="00A015C2">
        <w:rPr>
          <w:rFonts w:ascii="Arial Narrow" w:hAnsi="Arial Narrow"/>
          <w:sz w:val="20"/>
        </w:rPr>
        <w:t xml:space="preserve"> čakajočih zavarovanih oseb</w:t>
      </w:r>
      <w:r w:rsidR="00A015C2">
        <w:rPr>
          <w:rFonts w:ascii="Arial Narrow" w:hAnsi="Arial Narrow"/>
          <w:sz w:val="20"/>
        </w:rPr>
        <w:t xml:space="preserve"> in vse paciente v vseh fazah zdravljenja.</w:t>
      </w:r>
    </w:p>
    <w:p w14:paraId="0F97E561" w14:textId="77777777" w:rsidR="00576792" w:rsidRPr="001879EA" w:rsidRDefault="00576792" w:rsidP="00576792">
      <w:pPr>
        <w:pStyle w:val="Naslovpoiljatelja"/>
        <w:jc w:val="both"/>
        <w:rPr>
          <w:rFonts w:ascii="Arial Narrow" w:hAnsi="Arial Narrow"/>
          <w:sz w:val="20"/>
        </w:rPr>
      </w:pPr>
    </w:p>
    <w:p w14:paraId="51477E33" w14:textId="77777777" w:rsidR="00576792" w:rsidRPr="001879EA" w:rsidRDefault="00576792" w:rsidP="00576792">
      <w:pPr>
        <w:pStyle w:val="Naslovpoiljatelja"/>
        <w:jc w:val="both"/>
        <w:rPr>
          <w:rFonts w:ascii="Arial Narrow" w:hAnsi="Arial Narrow"/>
          <w:sz w:val="20"/>
        </w:rPr>
      </w:pPr>
      <w:r w:rsidRPr="001879EA">
        <w:rPr>
          <w:rFonts w:ascii="Arial Narrow" w:hAnsi="Arial Narrow"/>
          <w:sz w:val="20"/>
        </w:rPr>
        <w:t>Stranki pogodbe se dogovorita, da naročnik plača 94 % opravljene storitve v višini vrednosti točke, ki jo priznava ZZZS. Pogodbena vrednost točke vsebuje vse stroške (tj. stroške dela, vso opremo, medicinske pripomočke, potrošni material, zobotehnične storitve idr.), ki so potrebni za izdelavo zdravstvenih storitev.</w:t>
      </w:r>
    </w:p>
    <w:p w14:paraId="3EC13AB3" w14:textId="77777777" w:rsidR="00576792" w:rsidRPr="001879EA" w:rsidRDefault="00576792" w:rsidP="00576792">
      <w:pPr>
        <w:pStyle w:val="Naslovpoiljatelja"/>
        <w:jc w:val="both"/>
        <w:rPr>
          <w:rFonts w:ascii="Arial Narrow" w:hAnsi="Arial Narrow"/>
          <w:sz w:val="20"/>
        </w:rPr>
      </w:pPr>
    </w:p>
    <w:p w14:paraId="15F5CC82" w14:textId="77777777" w:rsidR="00576792" w:rsidRPr="001879EA" w:rsidRDefault="00576792" w:rsidP="00576792">
      <w:pPr>
        <w:pStyle w:val="Naslovpoiljatelja"/>
        <w:jc w:val="both"/>
        <w:rPr>
          <w:rFonts w:ascii="Arial Narrow" w:hAnsi="Arial Narrow"/>
          <w:sz w:val="20"/>
        </w:rPr>
      </w:pPr>
      <w:r w:rsidRPr="001879EA">
        <w:rPr>
          <w:rFonts w:ascii="Arial Narrow" w:hAnsi="Arial Narrow"/>
          <w:sz w:val="20"/>
        </w:rPr>
        <w:t>Delež prevzetega programa, določenega v 3. členu pogodbe, se za čas veljavnosti te pogodbe ne spreminja, spreminja se lahko vrednost priznane točke ZZZS. Naročnik izvajalcu plača tudi ločeno zaračunljiv material (v nadaljevanju LZM9, ki ga prizna ZZZS. Ob prejemu evidenc s strani ZZZS glede priznanja LZM naročnik LZM tudi prizna in plača.</w:t>
      </w:r>
    </w:p>
    <w:p w14:paraId="11B344C9" w14:textId="77777777" w:rsidR="00576792" w:rsidRPr="001879EA" w:rsidRDefault="00576792" w:rsidP="00576792">
      <w:pPr>
        <w:pStyle w:val="Naslovpoiljatelja"/>
        <w:jc w:val="both"/>
        <w:rPr>
          <w:rFonts w:ascii="Arial Narrow" w:hAnsi="Arial Narrow"/>
          <w:sz w:val="20"/>
        </w:rPr>
      </w:pPr>
    </w:p>
    <w:p w14:paraId="25629748" w14:textId="77777777" w:rsidR="00576792" w:rsidRPr="001879EA" w:rsidRDefault="00576792" w:rsidP="00576792">
      <w:pPr>
        <w:pStyle w:val="Naslovpoiljatelja"/>
        <w:jc w:val="both"/>
        <w:rPr>
          <w:rFonts w:ascii="Arial Narrow" w:hAnsi="Arial Narrow"/>
          <w:sz w:val="20"/>
        </w:rPr>
      </w:pPr>
      <w:r w:rsidRPr="00A015C2">
        <w:rPr>
          <w:rFonts w:ascii="Arial Narrow" w:hAnsi="Arial Narrow"/>
          <w:sz w:val="20"/>
        </w:rPr>
        <w:t xml:space="preserve">Pogodbena vrednost brez LZM znaša okvirno </w:t>
      </w:r>
      <w:r w:rsidR="00922E3C" w:rsidRPr="00A015C2">
        <w:rPr>
          <w:rFonts w:ascii="Arial Narrow" w:hAnsi="Arial Narrow"/>
          <w:sz w:val="20"/>
        </w:rPr>
        <w:t>__________________</w:t>
      </w:r>
      <w:r w:rsidRPr="00A015C2">
        <w:rPr>
          <w:rFonts w:ascii="Arial Narrow" w:hAnsi="Arial Narrow"/>
          <w:sz w:val="20"/>
        </w:rPr>
        <w:t xml:space="preserve"> EUR in zajema predvidoma razpisano količino</w:t>
      </w:r>
      <w:r w:rsidRPr="001879EA">
        <w:rPr>
          <w:rFonts w:ascii="Arial Narrow" w:hAnsi="Arial Narrow"/>
          <w:sz w:val="20"/>
        </w:rPr>
        <w:t xml:space="preserve"> potrebnih storitev za čas trajanja pogodbe. LMŠ v trenutku podpisa pogodbe ni možno določiti. Za vsakega pacienta izvajalec vodi porabo LMŠ.</w:t>
      </w:r>
    </w:p>
    <w:p w14:paraId="52526AD7" w14:textId="77777777" w:rsidR="00576792" w:rsidRPr="001879EA" w:rsidRDefault="00576792" w:rsidP="00576792">
      <w:pPr>
        <w:pStyle w:val="Naslovpoiljatelja"/>
        <w:jc w:val="both"/>
        <w:rPr>
          <w:rFonts w:ascii="Arial Narrow" w:hAnsi="Arial Narrow"/>
          <w:sz w:val="20"/>
        </w:rPr>
      </w:pPr>
    </w:p>
    <w:p w14:paraId="3ED99119" w14:textId="77777777" w:rsidR="00576792" w:rsidRPr="001879EA" w:rsidRDefault="00576792" w:rsidP="00576792">
      <w:pPr>
        <w:pStyle w:val="Naslovpoiljatelja"/>
        <w:jc w:val="both"/>
        <w:rPr>
          <w:rFonts w:ascii="Arial Narrow" w:hAnsi="Arial Narrow"/>
          <w:sz w:val="20"/>
        </w:rPr>
      </w:pPr>
      <w:r w:rsidRPr="001879EA">
        <w:rPr>
          <w:rFonts w:ascii="Arial Narrow" w:hAnsi="Arial Narrow"/>
          <w:sz w:val="20"/>
        </w:rPr>
        <w:t xml:space="preserve">Izvajalec se zavezuje, da bo zagotovil seznam opravljenih storitev do prvega v mesecu, za pretekli mesec, da jih bo naročnik pravočasno zaračunal ZZZS. Naročnik bo poravnal izključno tiste opravljene storitve, ki bodo s strani plačnika zdravstvenih storitev (zavarovalnice ali drugih uporabnikov </w:t>
      </w:r>
      <w:proofErr w:type="spellStart"/>
      <w:r w:rsidRPr="001879EA">
        <w:rPr>
          <w:rFonts w:ascii="Arial Narrow" w:hAnsi="Arial Narrow"/>
          <w:sz w:val="20"/>
        </w:rPr>
        <w:t>zdr</w:t>
      </w:r>
      <w:proofErr w:type="spellEnd"/>
      <w:r w:rsidRPr="001879EA">
        <w:rPr>
          <w:rFonts w:ascii="Arial Narrow" w:hAnsi="Arial Narrow"/>
          <w:sz w:val="20"/>
        </w:rPr>
        <w:t>. storitev) tudi plačane.</w:t>
      </w:r>
    </w:p>
    <w:p w14:paraId="3BA04180" w14:textId="77777777" w:rsidR="00576792" w:rsidRPr="001879EA" w:rsidRDefault="00576792" w:rsidP="00576792">
      <w:pPr>
        <w:pStyle w:val="Naslovpoiljatelja"/>
        <w:jc w:val="both"/>
        <w:rPr>
          <w:rFonts w:ascii="Arial Narrow" w:hAnsi="Arial Narrow"/>
          <w:sz w:val="20"/>
        </w:rPr>
      </w:pPr>
    </w:p>
    <w:p w14:paraId="0DFDA80A" w14:textId="77777777" w:rsidR="00576792" w:rsidRDefault="00576792" w:rsidP="001879EA">
      <w:pPr>
        <w:pStyle w:val="Telobesedila"/>
        <w:ind w:right="-1"/>
        <w:jc w:val="both"/>
        <w:rPr>
          <w:rFonts w:ascii="Arial Narrow" w:hAnsi="Arial Narrow"/>
          <w:b w:val="0"/>
          <w:sz w:val="20"/>
        </w:rPr>
      </w:pPr>
      <w:r w:rsidRPr="001879EA">
        <w:rPr>
          <w:rFonts w:ascii="Arial Narrow" w:hAnsi="Arial Narrow"/>
          <w:b w:val="0"/>
          <w:sz w:val="20"/>
        </w:rPr>
        <w:t>Obseg naročenih storitev se lahko zmanjša ali preneha glede na pogodbo sklenjeno z ZZZS ali zaradi morebitnih drugih organizacijskih in kadrovskih sprememb pri naročniku. Naročnik si pridržuje pravico prekiniti pogodbo z enomesečnim odpovednim rokom, z enostransko izjavo, če nastopijo okoliščine, ko lahko sam zagotavlja izvajanje storitev.</w:t>
      </w:r>
    </w:p>
    <w:p w14:paraId="5724479F" w14:textId="77777777" w:rsidR="00A015C2" w:rsidRDefault="00A015C2" w:rsidP="001879EA">
      <w:pPr>
        <w:pStyle w:val="Telobesedila"/>
        <w:ind w:right="-1"/>
        <w:jc w:val="both"/>
        <w:rPr>
          <w:rFonts w:ascii="Arial Narrow" w:hAnsi="Arial Narrow"/>
          <w:b w:val="0"/>
          <w:sz w:val="20"/>
        </w:rPr>
      </w:pPr>
    </w:p>
    <w:p w14:paraId="25DC7D40" w14:textId="77777777" w:rsidR="00942733" w:rsidRDefault="00942733" w:rsidP="001879EA">
      <w:pPr>
        <w:pStyle w:val="Telobesedila"/>
        <w:ind w:right="-1"/>
        <w:jc w:val="both"/>
        <w:rPr>
          <w:rFonts w:ascii="Arial Narrow" w:hAnsi="Arial Narrow"/>
          <w:b w:val="0"/>
          <w:sz w:val="20"/>
        </w:rPr>
      </w:pPr>
    </w:p>
    <w:p w14:paraId="16BDB59A" w14:textId="77777777" w:rsidR="00942733" w:rsidRPr="001879EA" w:rsidRDefault="00942733" w:rsidP="001879EA">
      <w:pPr>
        <w:pStyle w:val="Telobesedila"/>
        <w:ind w:right="-1"/>
        <w:jc w:val="both"/>
        <w:rPr>
          <w:rFonts w:ascii="Arial Narrow" w:hAnsi="Arial Narrow"/>
          <w:b w:val="0"/>
          <w:sz w:val="20"/>
        </w:rPr>
      </w:pPr>
    </w:p>
    <w:p w14:paraId="06EC9503" w14:textId="77777777"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14:paraId="3D1D532E" w14:textId="77777777" w:rsidR="00A43C83" w:rsidRPr="001879EA" w:rsidRDefault="00A43C83" w:rsidP="00A43C83">
      <w:pPr>
        <w:pStyle w:val="Telobesedila"/>
        <w:ind w:right="-1"/>
        <w:jc w:val="both"/>
        <w:rPr>
          <w:rFonts w:ascii="Arial Narrow" w:hAnsi="Arial Narrow"/>
          <w:b w:val="0"/>
          <w:sz w:val="20"/>
        </w:rPr>
      </w:pPr>
    </w:p>
    <w:p w14:paraId="290CE34E" w14:textId="77777777" w:rsidR="00A43C83" w:rsidRDefault="00A43C83" w:rsidP="00A43C83">
      <w:pPr>
        <w:pStyle w:val="Naslovpoiljatelja"/>
        <w:jc w:val="both"/>
        <w:rPr>
          <w:rFonts w:ascii="Arial Narrow" w:hAnsi="Arial Narrow"/>
          <w:sz w:val="20"/>
        </w:rPr>
      </w:pPr>
      <w:r w:rsidRPr="001879EA">
        <w:rPr>
          <w:rFonts w:ascii="Arial Narrow" w:hAnsi="Arial Narrow"/>
          <w:sz w:val="20"/>
        </w:rPr>
        <w:t>Izvajalec mora za opravljene storitve izstaviti e-račun (skupaj s prilogami in Potrdili).</w:t>
      </w:r>
    </w:p>
    <w:p w14:paraId="6E78E7C6" w14:textId="77777777" w:rsidR="00942733" w:rsidRPr="001879EA" w:rsidRDefault="00942733" w:rsidP="00A43C83">
      <w:pPr>
        <w:pStyle w:val="Naslovpoiljatelja"/>
        <w:jc w:val="both"/>
        <w:rPr>
          <w:rFonts w:ascii="Arial Narrow" w:hAnsi="Arial Narrow"/>
          <w:sz w:val="20"/>
        </w:rPr>
      </w:pPr>
    </w:p>
    <w:p w14:paraId="2F6078DD" w14:textId="77777777" w:rsidR="00942733" w:rsidRPr="00942733" w:rsidRDefault="00942733" w:rsidP="00942733">
      <w:pPr>
        <w:pStyle w:val="Naslovpoiljatelja"/>
        <w:jc w:val="both"/>
        <w:rPr>
          <w:rFonts w:ascii="Arial Narrow" w:hAnsi="Arial Narrow"/>
          <w:sz w:val="20"/>
        </w:rPr>
      </w:pPr>
      <w:r w:rsidRPr="00942733">
        <w:rPr>
          <w:rFonts w:ascii="Arial Narrow" w:hAnsi="Arial Narrow"/>
          <w:sz w:val="20"/>
        </w:rPr>
        <w:t>OBVEZNOSTI IZVAJALCA</w:t>
      </w:r>
    </w:p>
    <w:p w14:paraId="23097959" w14:textId="77777777" w:rsidR="00942733" w:rsidRPr="00942733" w:rsidRDefault="00942733" w:rsidP="00942733">
      <w:pPr>
        <w:pStyle w:val="Naslovpoiljatelja"/>
        <w:rPr>
          <w:rFonts w:ascii="Arial Narrow" w:hAnsi="Arial Narrow"/>
          <w:sz w:val="20"/>
        </w:rPr>
      </w:pPr>
    </w:p>
    <w:p w14:paraId="3D81149D" w14:textId="77777777" w:rsidR="00942733" w:rsidRPr="00942733" w:rsidRDefault="00942733" w:rsidP="00942733">
      <w:pPr>
        <w:pStyle w:val="Naslovpoiljatelja"/>
        <w:numPr>
          <w:ilvl w:val="0"/>
          <w:numId w:val="35"/>
        </w:numPr>
        <w:ind w:left="426"/>
        <w:jc w:val="center"/>
        <w:rPr>
          <w:rFonts w:ascii="Arial Narrow" w:hAnsi="Arial Narrow"/>
          <w:sz w:val="20"/>
        </w:rPr>
      </w:pPr>
      <w:r w:rsidRPr="00942733">
        <w:rPr>
          <w:rFonts w:ascii="Arial Narrow" w:hAnsi="Arial Narrow"/>
          <w:sz w:val="20"/>
        </w:rPr>
        <w:t>člen</w:t>
      </w:r>
    </w:p>
    <w:p w14:paraId="1C00973D" w14:textId="77777777" w:rsidR="00942733" w:rsidRPr="00942733" w:rsidRDefault="00942733" w:rsidP="00942733">
      <w:pPr>
        <w:pStyle w:val="Naslovpoiljatelja"/>
        <w:ind w:left="426"/>
        <w:rPr>
          <w:rFonts w:ascii="Arial Narrow" w:hAnsi="Arial Narrow"/>
          <w:sz w:val="20"/>
        </w:rPr>
      </w:pPr>
    </w:p>
    <w:p w14:paraId="5DB6CE95" w14:textId="77777777"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zaveže delo opraviti vestno in pošteno v skladu s pravili stroke, s skrbnostjo dobrega gospodarja. Pri izvajanju storitev izvajalec upošteva standarde kakovosti naročnika.</w:t>
      </w:r>
    </w:p>
    <w:p w14:paraId="492018A6" w14:textId="77777777" w:rsidR="00942733" w:rsidRDefault="00942733" w:rsidP="00942733">
      <w:pPr>
        <w:pStyle w:val="Naslovpoiljatelja"/>
        <w:jc w:val="both"/>
        <w:rPr>
          <w:rFonts w:ascii="Arial Narrow" w:hAnsi="Arial Narrow"/>
          <w:sz w:val="22"/>
          <w:szCs w:val="22"/>
        </w:rPr>
      </w:pPr>
    </w:p>
    <w:p w14:paraId="6F5E6F12" w14:textId="77777777"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zavezuje, da bo:</w:t>
      </w:r>
    </w:p>
    <w:p w14:paraId="14D7EC6B"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naročnika opravil storitev zobne in čeljustne ortopedije v obsegu, ki ga bo dogovoril z naročnikom, ter je za izvajanje zobne in čeljustne ortopedije vpisan v ustrezen register Ministrstva za zdravje;</w:t>
      </w:r>
    </w:p>
    <w:p w14:paraId="3A95877C"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storitve zobne in čeljustne ortopedije opravlja skladno z veljavnimi zakoni, predpisi, zahtevami, navodili in pravili ZZZS te pravilniki;</w:t>
      </w:r>
    </w:p>
    <w:p w14:paraId="157B65E2"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odgovornost za izvedbo storitve zobne in čeljustne ortopedije in mora povrniti škodo, nastalo zaradi okvare zdravja, poškodbe ali smrti pacienta, razen če je škoda nastala zaradi zunanjega vzroka, ki ga ni bilo mogoče pričakovati, se mu izogniti ali ga odvrniti;</w:t>
      </w:r>
    </w:p>
    <w:p w14:paraId="3A004DAB"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se zavarovati za poklicno oziroma zdravniško odgovornost za izvajanje storitev po tej pogodbi;</w:t>
      </w:r>
    </w:p>
    <w:p w14:paraId="38B0664C"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finančno odgovornost, v kolikor bo naročnik utrpel kakršnokoli finančno škodo zaradi napake, povzročene s strani izvajalca;</w:t>
      </w:r>
    </w:p>
    <w:p w14:paraId="62514EE5"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storitev izvajal s profesionalnim odnosom do pacientov;</w:t>
      </w:r>
    </w:p>
    <w:p w14:paraId="644C8680"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vsakega pacienta posebej vodi izvajalec evidenco o porabljenem LZM</w:t>
      </w:r>
    </w:p>
    <w:p w14:paraId="66D0B823" w14:textId="77777777"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varoval podatke o zdravstvenem stanju pacienta in podatke o vzrokih, okoliščinah in posledicah tega stanja kot poklicno skrivnost, kakor jo narekuje določba Zakona o varstvu osebnih podatkov in drugih predpisov s tega področja ter specialne zakonodaje s področja zdravstva;</w:t>
      </w:r>
    </w:p>
    <w:p w14:paraId="7034F62C" w14:textId="3FCA652D"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izvajalec zagotavlja izvajanje storitev v skladu z veljavno doktrino in po najnovejših standardih in smernicah.</w:t>
      </w:r>
    </w:p>
    <w:p w14:paraId="3AD4DF8F" w14:textId="77777777" w:rsidR="001879EA" w:rsidRPr="001879EA" w:rsidRDefault="001879EA" w:rsidP="00A43C83">
      <w:pPr>
        <w:pStyle w:val="Naslovpoiljatelja"/>
        <w:rPr>
          <w:rFonts w:ascii="Arial Narrow" w:hAnsi="Arial Narrow"/>
          <w:sz w:val="20"/>
        </w:rPr>
      </w:pPr>
    </w:p>
    <w:p w14:paraId="1391483E" w14:textId="77777777" w:rsidR="00A43C83" w:rsidRPr="00BC5B35" w:rsidRDefault="00A43C83" w:rsidP="00A43C83">
      <w:pPr>
        <w:pStyle w:val="Naslovpoiljatelja"/>
        <w:rPr>
          <w:rFonts w:ascii="Arial Narrow" w:hAnsi="Arial Narrow"/>
          <w:sz w:val="20"/>
        </w:rPr>
      </w:pPr>
      <w:r w:rsidRPr="00BC5B35">
        <w:rPr>
          <w:rFonts w:ascii="Arial Narrow" w:hAnsi="Arial Narrow"/>
          <w:sz w:val="20"/>
        </w:rPr>
        <w:t>OBVEZNOSTI NAROČNIKA</w:t>
      </w:r>
    </w:p>
    <w:p w14:paraId="478D3D74" w14:textId="77777777" w:rsidR="00A43C83" w:rsidRPr="00BC5B35" w:rsidRDefault="00A43C83" w:rsidP="00A43C83">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14:paraId="107B5732" w14:textId="77777777" w:rsidR="00A43C83" w:rsidRPr="00BC5B35" w:rsidRDefault="00A43C83" w:rsidP="00A43C83">
      <w:pPr>
        <w:pStyle w:val="Naslovpoiljatelja"/>
        <w:jc w:val="both"/>
        <w:rPr>
          <w:rFonts w:ascii="Arial Narrow" w:hAnsi="Arial Narrow"/>
          <w:sz w:val="20"/>
        </w:rPr>
      </w:pPr>
    </w:p>
    <w:p w14:paraId="66CCDAA6" w14:textId="77777777"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Pogodbeni stranki se dogovorita za mesečno zaračunavanje storitev. Naročnik bo izvajalcu opravljene storitve plačal na podlagi izstavljenega e-računa. Znesek računa je zmnožek dejansko opravljenih točk in cene točke, katere vrednost je določena s strani ZZZS.</w:t>
      </w:r>
    </w:p>
    <w:p w14:paraId="5BED0911" w14:textId="77777777" w:rsidR="00942733" w:rsidRPr="00BC5B35" w:rsidRDefault="00942733" w:rsidP="00942733">
      <w:pPr>
        <w:pStyle w:val="Telobesedila"/>
        <w:tabs>
          <w:tab w:val="num" w:pos="709"/>
        </w:tabs>
        <w:ind w:right="-1"/>
        <w:jc w:val="both"/>
        <w:rPr>
          <w:rStyle w:val="Krepko"/>
          <w:sz w:val="20"/>
        </w:rPr>
      </w:pPr>
    </w:p>
    <w:p w14:paraId="2F81A732" w14:textId="77777777" w:rsidR="00942733" w:rsidRPr="00BC5B35" w:rsidRDefault="00942733" w:rsidP="00942733">
      <w:pPr>
        <w:ind w:right="-1"/>
        <w:rPr>
          <w:bCs/>
          <w:szCs w:val="20"/>
        </w:rPr>
      </w:pPr>
      <w:r w:rsidRPr="00BC5B35">
        <w:rPr>
          <w:rFonts w:ascii="Arial Narrow" w:hAnsi="Arial Narrow"/>
          <w:szCs w:val="20"/>
        </w:rPr>
        <w:t xml:space="preserve">Končna cene točke vsebuje </w:t>
      </w:r>
      <w:r w:rsidRPr="00BC5B35">
        <w:rPr>
          <w:rFonts w:ascii="Arial Narrow" w:hAnsi="Arial Narrow"/>
          <w:bCs/>
          <w:szCs w:val="20"/>
        </w:rPr>
        <w:t xml:space="preserve">vse stroške (zavarovanje, prevoz,...), prispevke (v kolikor gre za fizične osebe, mora biti vrednost urne postavke določena bruto-bruto), davke in popuste, tako da naročnik na ceno storitev ne plačuje nobenih dodatkov. </w:t>
      </w:r>
    </w:p>
    <w:p w14:paraId="1BF7F0B9" w14:textId="77777777" w:rsidR="00942733" w:rsidRPr="00BC5B35" w:rsidRDefault="00942733" w:rsidP="00942733">
      <w:pPr>
        <w:ind w:right="49"/>
        <w:rPr>
          <w:rFonts w:ascii="Arial Narrow" w:hAnsi="Arial Narrow"/>
          <w:szCs w:val="20"/>
        </w:rPr>
      </w:pPr>
    </w:p>
    <w:p w14:paraId="11DAAE98" w14:textId="77777777"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 42. čl. Zakona o DDV se od storitev, ki so predmet tega javnega naročila, ne plačuje DDV.</w:t>
      </w:r>
    </w:p>
    <w:p w14:paraId="0D68B857" w14:textId="77777777" w:rsidR="00942733" w:rsidRPr="00BC5B35" w:rsidRDefault="00942733" w:rsidP="00942733">
      <w:pPr>
        <w:pStyle w:val="Naslovpoiljatelja"/>
        <w:jc w:val="both"/>
        <w:rPr>
          <w:rFonts w:ascii="Arial Narrow" w:hAnsi="Arial Narrow"/>
          <w:sz w:val="20"/>
        </w:rPr>
      </w:pPr>
    </w:p>
    <w:p w14:paraId="0574A126" w14:textId="77777777" w:rsidR="00942733" w:rsidRPr="00BC5B35" w:rsidRDefault="00942733" w:rsidP="00942733">
      <w:pPr>
        <w:pStyle w:val="Naslovpoiljatelja"/>
        <w:jc w:val="both"/>
        <w:rPr>
          <w:rFonts w:ascii="Arial Narrow" w:hAnsi="Arial Narrow"/>
          <w:sz w:val="20"/>
        </w:rPr>
      </w:pPr>
      <w:r w:rsidRPr="00BC5B35">
        <w:rPr>
          <w:rFonts w:ascii="Arial Narrow" w:hAnsi="Arial Narrow"/>
          <w:sz w:val="20"/>
        </w:rPr>
        <w:t>Naročnik bo spremljal pravilno izvajanje pogodbe in za vsa neskladja od izvajalca zahteval uskladitev oz. spoštovanje pogodbe.</w:t>
      </w:r>
    </w:p>
    <w:p w14:paraId="6656E37A" w14:textId="77777777" w:rsidR="00A43C83" w:rsidRPr="00BC5B35" w:rsidRDefault="00A43C83" w:rsidP="00A43C83">
      <w:pPr>
        <w:pStyle w:val="Naslovpoiljatelja"/>
        <w:jc w:val="both"/>
        <w:rPr>
          <w:rFonts w:ascii="Arial Narrow" w:hAnsi="Arial Narrow"/>
          <w:sz w:val="20"/>
        </w:rPr>
      </w:pPr>
    </w:p>
    <w:p w14:paraId="2E61B3C3" w14:textId="77777777"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14:paraId="7539FDA7" w14:textId="77777777" w:rsidR="00A43C83" w:rsidRPr="001879EA" w:rsidRDefault="00A43C83" w:rsidP="00A43C83">
      <w:pPr>
        <w:pStyle w:val="Naslovpoiljatelja"/>
        <w:jc w:val="both"/>
        <w:rPr>
          <w:rFonts w:ascii="Arial Narrow" w:hAnsi="Arial Narrow"/>
          <w:sz w:val="20"/>
        </w:rPr>
      </w:pPr>
    </w:p>
    <w:p w14:paraId="4CC4EA40" w14:textId="77777777" w:rsidR="00A43C83" w:rsidRPr="001879EA" w:rsidRDefault="00A43C83" w:rsidP="00A43C83">
      <w:pPr>
        <w:pStyle w:val="Naslovpoiljatelja"/>
        <w:jc w:val="both"/>
        <w:rPr>
          <w:rFonts w:ascii="Arial Narrow" w:hAnsi="Arial Narrow"/>
          <w:sz w:val="20"/>
        </w:rPr>
      </w:pPr>
      <w:r w:rsidRPr="001879EA">
        <w:rPr>
          <w:rFonts w:ascii="Arial Narrow" w:hAnsi="Arial Narrow"/>
          <w:sz w:val="20"/>
        </w:rPr>
        <w:t xml:space="preserve">Naročnik se zaveže račun poravnati najkasneje 30. dan od izdaje računa na transakcijski račun izvajalca št. </w:t>
      </w:r>
      <w:r w:rsidR="00576792" w:rsidRPr="001879EA">
        <w:rPr>
          <w:rFonts w:ascii="Arial Narrow" w:hAnsi="Arial Narrow"/>
          <w:sz w:val="20"/>
        </w:rPr>
        <w:t>_________________________-</w:t>
      </w:r>
      <w:r w:rsidRPr="001879EA">
        <w:rPr>
          <w:rFonts w:ascii="Arial Narrow" w:hAnsi="Arial Narrow"/>
          <w:sz w:val="20"/>
        </w:rPr>
        <w:t xml:space="preserve"> odprt pri </w:t>
      </w:r>
      <w:r w:rsidR="00576792" w:rsidRPr="001879EA">
        <w:rPr>
          <w:rFonts w:ascii="Arial Narrow" w:hAnsi="Arial Narrow"/>
          <w:sz w:val="20"/>
        </w:rPr>
        <w:t>______________________-</w:t>
      </w:r>
      <w:r w:rsidRPr="001879EA">
        <w:rPr>
          <w:rFonts w:ascii="Arial Narrow" w:hAnsi="Arial Narrow"/>
          <w:sz w:val="20"/>
        </w:rPr>
        <w:t xml:space="preserve"> </w:t>
      </w:r>
      <w:proofErr w:type="spellStart"/>
      <w:r w:rsidRPr="001879EA">
        <w:rPr>
          <w:rFonts w:ascii="Arial Narrow" w:hAnsi="Arial Narrow"/>
          <w:sz w:val="20"/>
        </w:rPr>
        <w:t>d.d</w:t>
      </w:r>
      <w:proofErr w:type="spellEnd"/>
      <w:r w:rsidRPr="001879EA">
        <w:rPr>
          <w:rFonts w:ascii="Arial Narrow" w:hAnsi="Arial Narrow"/>
          <w:sz w:val="20"/>
        </w:rPr>
        <w:t>.</w:t>
      </w:r>
    </w:p>
    <w:p w14:paraId="395B7962" w14:textId="77777777" w:rsidR="00A43C83" w:rsidRPr="001879EA" w:rsidRDefault="00A43C83" w:rsidP="00A43C83">
      <w:pPr>
        <w:pStyle w:val="Naslovpoiljatelja"/>
        <w:jc w:val="both"/>
        <w:rPr>
          <w:rFonts w:ascii="Arial Narrow" w:hAnsi="Arial Narrow"/>
          <w:sz w:val="20"/>
        </w:rPr>
      </w:pPr>
    </w:p>
    <w:p w14:paraId="054C802B" w14:textId="77777777" w:rsidR="00A43C83" w:rsidRPr="001879EA" w:rsidRDefault="00A43C83" w:rsidP="00A43C83">
      <w:pPr>
        <w:pStyle w:val="Naslovpoiljatelja"/>
        <w:jc w:val="both"/>
        <w:rPr>
          <w:rFonts w:ascii="Arial Narrow" w:hAnsi="Arial Narrow"/>
          <w:sz w:val="20"/>
        </w:rPr>
      </w:pPr>
      <w:r w:rsidRPr="001879EA">
        <w:rPr>
          <w:rFonts w:ascii="Arial Narrow" w:hAnsi="Arial Narrow"/>
          <w:sz w:val="20"/>
        </w:rPr>
        <w:t>V primeru zamude plačila se lahko zaračunavajo zakonske zamudne obresti.</w:t>
      </w:r>
    </w:p>
    <w:p w14:paraId="62DDA3BF" w14:textId="77777777" w:rsidR="00576792" w:rsidRDefault="00576792" w:rsidP="00A43C83">
      <w:pPr>
        <w:pStyle w:val="Naslovpoiljatelja"/>
        <w:jc w:val="both"/>
        <w:rPr>
          <w:rFonts w:ascii="Arial Narrow" w:hAnsi="Arial Narrow"/>
          <w:sz w:val="20"/>
        </w:rPr>
      </w:pPr>
    </w:p>
    <w:p w14:paraId="6BDFC414" w14:textId="77777777" w:rsidR="00BC5B35" w:rsidRPr="00BC5B35" w:rsidRDefault="00BC5B35" w:rsidP="00BC5B35">
      <w:pPr>
        <w:pStyle w:val="Naslovpoiljatelja"/>
        <w:jc w:val="both"/>
        <w:rPr>
          <w:rFonts w:ascii="Arial Narrow" w:hAnsi="Arial Narrow"/>
          <w:sz w:val="20"/>
        </w:rPr>
      </w:pPr>
      <w:r w:rsidRPr="00BC5B35">
        <w:rPr>
          <w:rFonts w:ascii="Arial Narrow" w:hAnsi="Arial Narrow"/>
          <w:sz w:val="20"/>
        </w:rPr>
        <w:t>ODGOVORNOST</w:t>
      </w:r>
    </w:p>
    <w:p w14:paraId="0272307A" w14:textId="77777777" w:rsidR="00BC5B35" w:rsidRPr="00BC5B35" w:rsidRDefault="00BC5B35" w:rsidP="00BC5B35">
      <w:pPr>
        <w:pStyle w:val="Naslovpoiljatelja"/>
        <w:jc w:val="both"/>
        <w:rPr>
          <w:rFonts w:ascii="Arial Narrow" w:hAnsi="Arial Narrow"/>
          <w:sz w:val="20"/>
        </w:rPr>
      </w:pPr>
    </w:p>
    <w:p w14:paraId="71BA5983" w14:textId="77777777" w:rsidR="00BC5B35" w:rsidRPr="00BC5B35" w:rsidRDefault="00BC5B35" w:rsidP="00BC5B35">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14:paraId="1508E258" w14:textId="77777777" w:rsidR="00BC5B35" w:rsidRPr="00BC5B35" w:rsidRDefault="00BC5B35" w:rsidP="00BC5B35">
      <w:pPr>
        <w:pStyle w:val="Naslovpoiljatelja"/>
        <w:jc w:val="both"/>
        <w:rPr>
          <w:rFonts w:ascii="Arial Narrow" w:hAnsi="Arial Narrow"/>
          <w:sz w:val="20"/>
        </w:rPr>
      </w:pPr>
    </w:p>
    <w:p w14:paraId="10DFF5CE" w14:textId="77777777" w:rsidR="00BC5B35" w:rsidRPr="00BC5B35" w:rsidRDefault="00BC5B35" w:rsidP="00BC5B35">
      <w:pPr>
        <w:pStyle w:val="Naslovpoiljatelja"/>
        <w:jc w:val="both"/>
        <w:rPr>
          <w:rFonts w:ascii="Arial Narrow" w:hAnsi="Arial Narrow"/>
          <w:sz w:val="20"/>
        </w:rPr>
      </w:pPr>
      <w:r w:rsidRPr="00BC5B35">
        <w:rPr>
          <w:rFonts w:ascii="Arial Narrow" w:hAnsi="Arial Narrow"/>
          <w:sz w:val="20"/>
        </w:rPr>
        <w:t>Izvajalec v celoti prevzema odgovornost za nastanek strokovne napake in posledično odškodninske odgovornosti v primeru škodnega dogodka.</w:t>
      </w:r>
    </w:p>
    <w:p w14:paraId="7AE59D46" w14:textId="77777777" w:rsidR="00BC5B35" w:rsidRPr="00BC5B35" w:rsidRDefault="00BC5B35" w:rsidP="00BC5B35">
      <w:pPr>
        <w:pStyle w:val="Naslovpoiljatelja"/>
        <w:jc w:val="both"/>
        <w:rPr>
          <w:rFonts w:ascii="Arial Narrow" w:hAnsi="Arial Narrow"/>
          <w:sz w:val="20"/>
        </w:rPr>
      </w:pPr>
    </w:p>
    <w:p w14:paraId="55CF8488" w14:textId="77777777" w:rsidR="00BC5B35" w:rsidRPr="00BC5B35" w:rsidRDefault="00BC5B35" w:rsidP="00BC5B35">
      <w:pPr>
        <w:pStyle w:val="Naslovpoiljatelja"/>
        <w:jc w:val="both"/>
        <w:rPr>
          <w:rFonts w:ascii="Arial Narrow" w:hAnsi="Arial Narrow"/>
          <w:sz w:val="20"/>
        </w:rPr>
      </w:pPr>
      <w:r w:rsidRPr="00BC5B35">
        <w:rPr>
          <w:rFonts w:ascii="Arial Narrow" w:hAnsi="Arial Narrow"/>
          <w:sz w:val="20"/>
        </w:rPr>
        <w:t>Prav tako izvajalec odgovarja za ostalo škodo, ki jo povzroči pri izvajanju dejavnosti iz te pogodbe.</w:t>
      </w:r>
    </w:p>
    <w:p w14:paraId="151C4A39" w14:textId="77777777" w:rsidR="00BC5B35" w:rsidRPr="001879EA" w:rsidRDefault="00BC5B35" w:rsidP="00A43C83">
      <w:pPr>
        <w:pStyle w:val="Naslovpoiljatelja"/>
        <w:jc w:val="both"/>
        <w:rPr>
          <w:rFonts w:ascii="Arial Narrow" w:hAnsi="Arial Narrow"/>
          <w:sz w:val="20"/>
        </w:rPr>
      </w:pPr>
    </w:p>
    <w:p w14:paraId="79582700"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VELJAVNOST IN TRAJANJE POGODBE</w:t>
      </w:r>
    </w:p>
    <w:p w14:paraId="45DD10FA" w14:textId="77777777" w:rsidR="00A43C83" w:rsidRPr="004B597C" w:rsidRDefault="00A43C83" w:rsidP="00A43C83">
      <w:pPr>
        <w:pStyle w:val="Naslovpoiljatelja"/>
        <w:jc w:val="both"/>
        <w:rPr>
          <w:rFonts w:ascii="Arial Narrow" w:hAnsi="Arial Narrow"/>
          <w:sz w:val="20"/>
        </w:rPr>
      </w:pPr>
    </w:p>
    <w:p w14:paraId="4CE128E7"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74EAF6D6" w14:textId="77777777" w:rsidR="00A43C83" w:rsidRPr="004B597C" w:rsidRDefault="00A43C83" w:rsidP="00A43C83">
      <w:pPr>
        <w:pStyle w:val="Naslovpoiljatelja"/>
        <w:jc w:val="both"/>
        <w:rPr>
          <w:rFonts w:ascii="Arial Narrow" w:hAnsi="Arial Narrow"/>
          <w:sz w:val="20"/>
        </w:rPr>
      </w:pPr>
    </w:p>
    <w:p w14:paraId="750C7689" w14:textId="034FF23A" w:rsidR="00A43C83" w:rsidRPr="00392D86" w:rsidRDefault="00A43C83" w:rsidP="00A43C83">
      <w:pPr>
        <w:pStyle w:val="Naslovpoiljatelja"/>
        <w:jc w:val="both"/>
        <w:rPr>
          <w:rFonts w:ascii="Arial Narrow" w:hAnsi="Arial Narrow"/>
          <w:sz w:val="20"/>
        </w:rPr>
      </w:pPr>
      <w:r w:rsidRPr="001879EA">
        <w:rPr>
          <w:rFonts w:ascii="Arial Narrow" w:hAnsi="Arial Narrow"/>
          <w:sz w:val="20"/>
        </w:rPr>
        <w:t xml:space="preserve">Pogodba se sklepa za čas </w:t>
      </w:r>
      <w:r w:rsidRPr="001879EA">
        <w:rPr>
          <w:rFonts w:ascii="Arial Narrow" w:hAnsi="Arial Narrow"/>
          <w:b/>
          <w:sz w:val="20"/>
        </w:rPr>
        <w:t xml:space="preserve">od </w:t>
      </w:r>
      <w:r w:rsidR="00D06EAA">
        <w:rPr>
          <w:rFonts w:ascii="Arial Narrow" w:hAnsi="Arial Narrow"/>
          <w:b/>
          <w:sz w:val="20"/>
        </w:rPr>
        <w:t>27</w:t>
      </w:r>
      <w:r w:rsidR="00392D86" w:rsidRPr="001879EA">
        <w:rPr>
          <w:rFonts w:ascii="Arial Narrow" w:hAnsi="Arial Narrow"/>
          <w:b/>
          <w:sz w:val="20"/>
        </w:rPr>
        <w:t>.0</w:t>
      </w:r>
      <w:r w:rsidR="00D06EAA">
        <w:rPr>
          <w:rFonts w:ascii="Arial Narrow" w:hAnsi="Arial Narrow"/>
          <w:b/>
          <w:sz w:val="20"/>
        </w:rPr>
        <w:t>2</w:t>
      </w:r>
      <w:r w:rsidRPr="001879EA">
        <w:rPr>
          <w:rFonts w:ascii="Arial Narrow" w:hAnsi="Arial Narrow"/>
          <w:b/>
          <w:sz w:val="20"/>
        </w:rPr>
        <w:t>.202</w:t>
      </w:r>
      <w:r w:rsidR="00D06EAA">
        <w:rPr>
          <w:rFonts w:ascii="Arial Narrow" w:hAnsi="Arial Narrow"/>
          <w:b/>
          <w:sz w:val="20"/>
        </w:rPr>
        <w:t>3</w:t>
      </w:r>
      <w:r w:rsidRPr="001879EA">
        <w:rPr>
          <w:rFonts w:ascii="Arial Narrow" w:hAnsi="Arial Narrow"/>
          <w:b/>
          <w:sz w:val="20"/>
        </w:rPr>
        <w:t xml:space="preserve"> do </w:t>
      </w:r>
      <w:r w:rsidR="00D06EAA">
        <w:rPr>
          <w:rFonts w:ascii="Arial Narrow" w:hAnsi="Arial Narrow"/>
          <w:b/>
          <w:sz w:val="20"/>
        </w:rPr>
        <w:t>29</w:t>
      </w:r>
      <w:r w:rsidR="00392D86" w:rsidRPr="001879EA">
        <w:rPr>
          <w:rFonts w:ascii="Arial Narrow" w:hAnsi="Arial Narrow"/>
          <w:b/>
          <w:sz w:val="20"/>
        </w:rPr>
        <w:t>.0</w:t>
      </w:r>
      <w:r w:rsidR="00D06EAA">
        <w:rPr>
          <w:rFonts w:ascii="Arial Narrow" w:hAnsi="Arial Narrow"/>
          <w:b/>
          <w:sz w:val="20"/>
        </w:rPr>
        <w:t>2</w:t>
      </w:r>
      <w:r w:rsidRPr="001879EA">
        <w:rPr>
          <w:rFonts w:ascii="Arial Narrow" w:hAnsi="Arial Narrow"/>
          <w:b/>
          <w:sz w:val="20"/>
        </w:rPr>
        <w:t>.202</w:t>
      </w:r>
      <w:r w:rsidR="00D06EAA">
        <w:rPr>
          <w:rFonts w:ascii="Arial Narrow" w:hAnsi="Arial Narrow"/>
          <w:b/>
          <w:sz w:val="20"/>
        </w:rPr>
        <w:t>4</w:t>
      </w:r>
      <w:r w:rsidR="00392D86" w:rsidRPr="001879EA">
        <w:rPr>
          <w:rFonts w:ascii="Arial Narrow" w:hAnsi="Arial Narrow"/>
          <w:b/>
          <w:sz w:val="20"/>
        </w:rPr>
        <w:t xml:space="preserve">, </w:t>
      </w:r>
      <w:r w:rsidR="00392D86" w:rsidRPr="001879EA">
        <w:rPr>
          <w:rFonts w:ascii="Arial Narrow" w:hAnsi="Arial Narrow"/>
          <w:sz w:val="20"/>
        </w:rPr>
        <w:t>z možnostjo podaljšanja za eno leto</w:t>
      </w:r>
      <w:r w:rsidRPr="001879EA">
        <w:rPr>
          <w:rFonts w:ascii="Arial Narrow" w:hAnsi="Arial Narrow"/>
          <w:sz w:val="20"/>
        </w:rPr>
        <w:t xml:space="preserve"> in stopi v veljavo z dnem, ko</w:t>
      </w:r>
      <w:r w:rsidRPr="00392D86">
        <w:rPr>
          <w:rFonts w:ascii="Arial Narrow" w:hAnsi="Arial Narrow"/>
          <w:sz w:val="20"/>
        </w:rPr>
        <w:t xml:space="preserve"> jo podpišeta obe pogodbeni stranki.</w:t>
      </w:r>
      <w:r w:rsidR="00392D86" w:rsidRPr="00392D86">
        <w:rPr>
          <w:rFonts w:ascii="Arial Narrow" w:hAnsi="Arial Narrow"/>
          <w:sz w:val="20"/>
        </w:rPr>
        <w:t xml:space="preserve"> </w:t>
      </w:r>
    </w:p>
    <w:p w14:paraId="7A2C5D47" w14:textId="2D0C5837" w:rsidR="00942733" w:rsidRDefault="00942733" w:rsidP="00A43C83">
      <w:pPr>
        <w:pStyle w:val="Naslovpoiljatelja"/>
        <w:jc w:val="both"/>
        <w:rPr>
          <w:rFonts w:ascii="Arial Narrow" w:hAnsi="Arial Narrow"/>
          <w:sz w:val="20"/>
        </w:rPr>
      </w:pPr>
    </w:p>
    <w:p w14:paraId="4DA0F1DA" w14:textId="326B07B2" w:rsidR="00D06EAA" w:rsidRDefault="00D06EAA" w:rsidP="00A43C83">
      <w:pPr>
        <w:pStyle w:val="Naslovpoiljatelja"/>
        <w:jc w:val="both"/>
        <w:rPr>
          <w:rFonts w:ascii="Arial Narrow" w:hAnsi="Arial Narrow"/>
          <w:sz w:val="20"/>
        </w:rPr>
      </w:pPr>
    </w:p>
    <w:p w14:paraId="4F1306CA" w14:textId="27F84608" w:rsidR="00D06EAA" w:rsidRDefault="00D06EAA" w:rsidP="00A43C83">
      <w:pPr>
        <w:pStyle w:val="Naslovpoiljatelja"/>
        <w:jc w:val="both"/>
        <w:rPr>
          <w:rFonts w:ascii="Arial Narrow" w:hAnsi="Arial Narrow"/>
          <w:sz w:val="20"/>
        </w:rPr>
      </w:pPr>
    </w:p>
    <w:p w14:paraId="7AA361CA" w14:textId="68EB8E1F" w:rsidR="00D06EAA" w:rsidRDefault="00D06EAA" w:rsidP="00A43C83">
      <w:pPr>
        <w:pStyle w:val="Naslovpoiljatelja"/>
        <w:jc w:val="both"/>
        <w:rPr>
          <w:rFonts w:ascii="Arial Narrow" w:hAnsi="Arial Narrow"/>
          <w:sz w:val="20"/>
        </w:rPr>
      </w:pPr>
    </w:p>
    <w:p w14:paraId="2FB83253" w14:textId="486F65AE" w:rsidR="00D06EAA" w:rsidRDefault="00D06EAA" w:rsidP="00A43C83">
      <w:pPr>
        <w:pStyle w:val="Naslovpoiljatelja"/>
        <w:jc w:val="both"/>
        <w:rPr>
          <w:rFonts w:ascii="Arial Narrow" w:hAnsi="Arial Narrow"/>
          <w:sz w:val="20"/>
        </w:rPr>
      </w:pPr>
    </w:p>
    <w:p w14:paraId="749CA1A5" w14:textId="77777777" w:rsidR="00D06EAA" w:rsidRPr="004B597C" w:rsidRDefault="00D06EAA" w:rsidP="00A43C83">
      <w:pPr>
        <w:pStyle w:val="Naslovpoiljatelja"/>
        <w:jc w:val="both"/>
        <w:rPr>
          <w:rFonts w:ascii="Arial Narrow" w:hAnsi="Arial Narrow"/>
          <w:sz w:val="20"/>
        </w:rPr>
      </w:pPr>
    </w:p>
    <w:p w14:paraId="13036235"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lastRenderedPageBreak/>
        <w:t>ODPOVED POGODBE IN ODSTOP OD POGODBE</w:t>
      </w:r>
    </w:p>
    <w:p w14:paraId="03DB5703" w14:textId="77777777" w:rsidR="00A43C83" w:rsidRPr="004B597C" w:rsidRDefault="00A43C83" w:rsidP="00A43C83">
      <w:pPr>
        <w:pStyle w:val="Naslovpoiljatelja"/>
        <w:jc w:val="both"/>
        <w:rPr>
          <w:rFonts w:ascii="Arial Narrow" w:hAnsi="Arial Narrow"/>
          <w:sz w:val="20"/>
        </w:rPr>
      </w:pPr>
    </w:p>
    <w:p w14:paraId="10A5B3B5"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3FEBE146" w14:textId="77777777" w:rsidR="00A43C83" w:rsidRPr="004B597C" w:rsidRDefault="00A43C83" w:rsidP="00A43C83">
      <w:pPr>
        <w:pStyle w:val="Naslovpoiljatelja"/>
        <w:jc w:val="both"/>
        <w:rPr>
          <w:rFonts w:ascii="Arial Narrow" w:hAnsi="Arial Narrow"/>
          <w:sz w:val="20"/>
        </w:rPr>
      </w:pPr>
    </w:p>
    <w:p w14:paraId="572E0EF3" w14:textId="77777777"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Vsaka od pogodbenih strank ima brez posebnega razloga in brez navedbe razloga z odpovednim rokom </w:t>
      </w:r>
      <w:r>
        <w:rPr>
          <w:rFonts w:ascii="Arial Narrow" w:hAnsi="Arial Narrow"/>
          <w:b w:val="0"/>
          <w:sz w:val="20"/>
        </w:rPr>
        <w:t>10</w:t>
      </w:r>
      <w:r w:rsidRPr="004B597C">
        <w:rPr>
          <w:rFonts w:ascii="Arial Narrow" w:hAnsi="Arial Narrow"/>
          <w:b w:val="0"/>
          <w:sz w:val="20"/>
        </w:rPr>
        <w:t xml:space="preserve"> dni pravico odpovedati pogodbo z enostransko pisno izjavo, ki mora biti vročena bodisi pisno v prostorih naročnika, o čemer naslovnik podpiše prejem takšne pošiljke bodisi s priporočeno.</w:t>
      </w:r>
    </w:p>
    <w:p w14:paraId="1D0055EC" w14:textId="77777777" w:rsidR="00A43C83" w:rsidRPr="004B597C" w:rsidRDefault="00A43C83" w:rsidP="00A43C83">
      <w:pPr>
        <w:pStyle w:val="Telobesedila"/>
        <w:ind w:right="-1"/>
        <w:jc w:val="both"/>
        <w:rPr>
          <w:rFonts w:ascii="Arial Narrow" w:hAnsi="Arial Narrow"/>
          <w:b w:val="0"/>
          <w:sz w:val="20"/>
        </w:rPr>
      </w:pPr>
    </w:p>
    <w:p w14:paraId="30ED09D0" w14:textId="77777777"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Odpovedni rok začne teči prvi dan po tem, ko je naslovniku vročena izjava o odpovedi.</w:t>
      </w:r>
    </w:p>
    <w:p w14:paraId="109E4A8E" w14:textId="77777777" w:rsidR="00A43C83" w:rsidRPr="004B597C" w:rsidRDefault="00A43C83" w:rsidP="00A43C83">
      <w:pPr>
        <w:pStyle w:val="Naslovpoiljatelja"/>
        <w:jc w:val="both"/>
        <w:rPr>
          <w:rFonts w:ascii="Arial Narrow" w:hAnsi="Arial Narrow"/>
          <w:sz w:val="20"/>
        </w:rPr>
      </w:pPr>
    </w:p>
    <w:p w14:paraId="239EE2D5"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2170D687" w14:textId="77777777" w:rsidR="00A43C83" w:rsidRPr="004B597C" w:rsidRDefault="00A43C83" w:rsidP="00A43C83">
      <w:pPr>
        <w:pStyle w:val="Naslovpoiljatelja"/>
        <w:jc w:val="both"/>
        <w:rPr>
          <w:rFonts w:ascii="Arial Narrow" w:hAnsi="Arial Narrow"/>
          <w:sz w:val="20"/>
        </w:rPr>
      </w:pPr>
    </w:p>
    <w:p w14:paraId="00E2C806"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ima pravico, da odstopi od pogodbe brez odpovednega roka, če izvajalec delo izvaja v nasprotju z navodili naročnika ali dela ne izvaja s potrebno skrbnostjo oziroma v skladu s pravili stroke.</w:t>
      </w:r>
    </w:p>
    <w:p w14:paraId="17202C87" w14:textId="77777777" w:rsidR="00A43C83" w:rsidRPr="004B597C" w:rsidRDefault="00A43C83" w:rsidP="00A43C83">
      <w:pPr>
        <w:pStyle w:val="Naslovpoiljatelja"/>
        <w:jc w:val="both"/>
        <w:rPr>
          <w:rFonts w:ascii="Arial Narrow" w:hAnsi="Arial Narrow"/>
          <w:sz w:val="20"/>
        </w:rPr>
      </w:pPr>
    </w:p>
    <w:p w14:paraId="4859002D"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Odstop učinkuje z vročitvijo izjave o odstopu naslovniku.</w:t>
      </w:r>
    </w:p>
    <w:p w14:paraId="1968881E" w14:textId="77777777" w:rsidR="00A43C83" w:rsidRPr="004B597C" w:rsidRDefault="00A43C83" w:rsidP="00A43C83">
      <w:pPr>
        <w:pStyle w:val="Naslovpoiljatelja"/>
        <w:jc w:val="both"/>
        <w:rPr>
          <w:rFonts w:ascii="Arial Narrow" w:hAnsi="Arial Narrow"/>
          <w:sz w:val="20"/>
        </w:rPr>
      </w:pPr>
    </w:p>
    <w:p w14:paraId="5A3AA6E3"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pravico do odstopa uresniči s pisno izjavo, ki jo izvajalcu vroči na način, določen v prejšnjem členu.</w:t>
      </w:r>
    </w:p>
    <w:p w14:paraId="172130F4" w14:textId="77777777" w:rsidR="00A43C83" w:rsidRPr="004B597C" w:rsidRDefault="00A43C83" w:rsidP="00A43C83">
      <w:pPr>
        <w:pStyle w:val="Naslovpoiljatelja"/>
        <w:jc w:val="both"/>
        <w:rPr>
          <w:rFonts w:ascii="Arial Narrow" w:hAnsi="Arial Narrow"/>
          <w:sz w:val="20"/>
        </w:rPr>
      </w:pPr>
    </w:p>
    <w:p w14:paraId="6F5FB5FD" w14:textId="77777777" w:rsidR="00A43C83" w:rsidRPr="004B597C" w:rsidRDefault="00A43C83" w:rsidP="00A43C83">
      <w:pPr>
        <w:rPr>
          <w:rFonts w:ascii="Arial Narrow" w:hAnsi="Arial Narrow"/>
          <w:szCs w:val="20"/>
        </w:rPr>
      </w:pPr>
      <w:r>
        <w:rPr>
          <w:rFonts w:ascii="Arial Narrow" w:hAnsi="Arial Narrow"/>
          <w:szCs w:val="20"/>
        </w:rPr>
        <w:t>PROTIKORUPCIJSKA KLAVZULA</w:t>
      </w:r>
      <w:r w:rsidRPr="004B597C">
        <w:rPr>
          <w:rFonts w:ascii="Arial Narrow" w:hAnsi="Arial Narrow"/>
          <w:szCs w:val="20"/>
        </w:rPr>
        <w:t xml:space="preserve"> in RAZVEZNI POGOJ</w:t>
      </w:r>
    </w:p>
    <w:p w14:paraId="45D59156" w14:textId="77777777" w:rsidR="00A43C83" w:rsidRPr="004B597C" w:rsidRDefault="00A43C83" w:rsidP="00A43C83">
      <w:pPr>
        <w:rPr>
          <w:rFonts w:ascii="Arial Narrow" w:hAnsi="Arial Narrow"/>
          <w:szCs w:val="20"/>
        </w:rPr>
      </w:pPr>
    </w:p>
    <w:p w14:paraId="2D3575C6"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14:paraId="76F3E51F" w14:textId="77777777" w:rsidR="00A43C83" w:rsidRPr="004B597C" w:rsidRDefault="00A43C83" w:rsidP="00A43C83">
      <w:pPr>
        <w:pStyle w:val="Naslovpoiljatelja"/>
        <w:jc w:val="both"/>
        <w:rPr>
          <w:rFonts w:ascii="Arial Narrow" w:hAnsi="Arial Narrow"/>
          <w:sz w:val="20"/>
        </w:rPr>
      </w:pPr>
    </w:p>
    <w:p w14:paraId="05A9DF4F" w14:textId="77777777" w:rsidR="00A43C83" w:rsidRPr="004B597C" w:rsidRDefault="00A43C83" w:rsidP="00A43C83">
      <w:pPr>
        <w:rPr>
          <w:rFonts w:ascii="Arial Narrow" w:hAnsi="Arial Narrow"/>
          <w:szCs w:val="20"/>
        </w:rPr>
      </w:pPr>
      <w:r w:rsidRPr="004B597C">
        <w:rPr>
          <w:rFonts w:ascii="Arial Narrow" w:hAnsi="Arial Narrow"/>
          <w:szCs w:val="20"/>
        </w:rPr>
        <w:t xml:space="preserve">Če predstavnik prodajalca v svojem imenu ali na svoj račun, predstavniku kupca ali posredniku kupca ali njegovega organa obljubi, ponudi ali da kakšno nedovoljeno korist za: </w:t>
      </w:r>
    </w:p>
    <w:p w14:paraId="60E895B7" w14:textId="77777777"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pridobitev posla ali </w:t>
      </w:r>
    </w:p>
    <w:p w14:paraId="55C47A46" w14:textId="77777777"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sklenitev posla pod ugodnejšimi pogoji ali </w:t>
      </w:r>
    </w:p>
    <w:p w14:paraId="6D93C5BD" w14:textId="77777777"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opustitev dolžnega nadzora nad izvajanjem pogodbenih obveznosti ali </w:t>
      </w:r>
    </w:p>
    <w:p w14:paraId="5915DC98" w14:textId="77777777"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36BC93A7" w14:textId="77777777" w:rsidR="00A43C83" w:rsidRPr="004B597C" w:rsidRDefault="00A43C83" w:rsidP="00A43C83">
      <w:pPr>
        <w:rPr>
          <w:rFonts w:ascii="Arial Narrow" w:hAnsi="Arial Narrow"/>
          <w:szCs w:val="20"/>
        </w:rPr>
      </w:pPr>
      <w:r w:rsidRPr="004B597C">
        <w:rPr>
          <w:rFonts w:ascii="Arial Narrow" w:hAnsi="Arial Narrow"/>
          <w:szCs w:val="20"/>
        </w:rPr>
        <w:t>je ta pogodba nična.</w:t>
      </w:r>
    </w:p>
    <w:p w14:paraId="7B793EBD" w14:textId="77777777" w:rsidR="00A43C83" w:rsidRPr="004B597C" w:rsidRDefault="00A43C83" w:rsidP="00A43C83">
      <w:pPr>
        <w:pStyle w:val="Naslovpoiljatelja"/>
        <w:jc w:val="both"/>
        <w:rPr>
          <w:rFonts w:ascii="Arial Narrow" w:hAnsi="Arial Narrow"/>
          <w:sz w:val="20"/>
        </w:rPr>
      </w:pPr>
    </w:p>
    <w:p w14:paraId="7568C707"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Pogodba preneha veljati, če je naročnik seznanjen, da je pristojni državni organ ali sodišče s pravnomočno odločitvijo ugotovilo kršitev delovne, </w:t>
      </w:r>
      <w:proofErr w:type="spellStart"/>
      <w:r w:rsidRPr="004B597C">
        <w:rPr>
          <w:rFonts w:ascii="Arial Narrow" w:hAnsi="Arial Narrow"/>
          <w:sz w:val="20"/>
        </w:rPr>
        <w:t>okoljske</w:t>
      </w:r>
      <w:proofErr w:type="spellEnd"/>
      <w:r w:rsidRPr="004B597C">
        <w:rPr>
          <w:rFonts w:ascii="Arial Narrow" w:hAnsi="Arial Narrow"/>
          <w:sz w:val="20"/>
        </w:rPr>
        <w:t xml:space="preserve"> ali socialne zakonodaje s strani izvajalca pogodbe o izvedbi javnega naročila ali njegovega podizvajalca.</w:t>
      </w:r>
    </w:p>
    <w:p w14:paraId="4FA846D0" w14:textId="77777777" w:rsidR="00A43C83" w:rsidRPr="004B597C" w:rsidRDefault="00A43C83" w:rsidP="00A43C83">
      <w:pPr>
        <w:pStyle w:val="Naslovpoiljatelja"/>
        <w:rPr>
          <w:rFonts w:ascii="Arial Narrow" w:hAnsi="Arial Narrow"/>
          <w:sz w:val="20"/>
        </w:rPr>
      </w:pPr>
    </w:p>
    <w:p w14:paraId="05B1695D"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0223D96C" w14:textId="77777777" w:rsidR="00A43C83" w:rsidRPr="004B597C" w:rsidRDefault="00A43C83" w:rsidP="00A43C83">
      <w:pPr>
        <w:pStyle w:val="Naslovpoiljatelja"/>
        <w:ind w:left="720"/>
        <w:rPr>
          <w:rFonts w:ascii="Arial Narrow" w:hAnsi="Arial Narrow"/>
          <w:sz w:val="20"/>
        </w:rPr>
      </w:pPr>
    </w:p>
    <w:p w14:paraId="3458C666" w14:textId="77777777"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t>V primerih javnih naročil, ki niso zajeti v prvem odstavku 67.a člena, razvezni pogoj,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202651E" w14:textId="77777777" w:rsidR="00921AF1" w:rsidRDefault="00921AF1" w:rsidP="00A43C83">
      <w:pPr>
        <w:rPr>
          <w:rFonts w:ascii="Arial Narrow" w:hAnsi="Arial Narrow" w:cs="Helvetica"/>
          <w:color w:val="000000"/>
          <w:szCs w:val="20"/>
        </w:rPr>
      </w:pPr>
    </w:p>
    <w:p w14:paraId="70EDF847" w14:textId="77777777"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t>KONČNE DOLOČBE</w:t>
      </w:r>
    </w:p>
    <w:p w14:paraId="745AA776" w14:textId="77777777" w:rsidR="00A43C83" w:rsidRPr="004B597C" w:rsidRDefault="00A43C83" w:rsidP="00A43C83">
      <w:pPr>
        <w:rPr>
          <w:rFonts w:ascii="Arial Narrow" w:hAnsi="Arial Narrow"/>
          <w:szCs w:val="20"/>
        </w:rPr>
      </w:pPr>
    </w:p>
    <w:p w14:paraId="54D75AD1"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64C3F4FE" w14:textId="77777777" w:rsidR="00A43C83" w:rsidRPr="004B597C" w:rsidRDefault="00A43C83" w:rsidP="00A43C83">
      <w:pPr>
        <w:pStyle w:val="Naslovpoiljatelja"/>
        <w:jc w:val="both"/>
        <w:rPr>
          <w:rFonts w:ascii="Arial Narrow" w:hAnsi="Arial Narrow"/>
          <w:sz w:val="20"/>
        </w:rPr>
      </w:pPr>
    </w:p>
    <w:p w14:paraId="4C9A91C9"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bo spremljal pravilno izvajanje pogodbe in za vsa neskladja od prodajalca zahteval uskladitev oz. spoštovanje pogodbe.</w:t>
      </w:r>
    </w:p>
    <w:p w14:paraId="60D799DE" w14:textId="77777777" w:rsidR="00A43C83" w:rsidRPr="004B597C" w:rsidRDefault="00A43C83" w:rsidP="00A43C83">
      <w:pPr>
        <w:pStyle w:val="Naslovpoiljatelja"/>
        <w:jc w:val="both"/>
        <w:rPr>
          <w:rFonts w:ascii="Arial Narrow" w:hAnsi="Arial Narrow"/>
          <w:sz w:val="20"/>
        </w:rPr>
      </w:pPr>
    </w:p>
    <w:p w14:paraId="4A36CF49"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lastRenderedPageBreak/>
        <w:t>Izvajalec predmeta te pogodbe ne sme prenesti na koga drugega oz. dati v izvedo drugim izvajalcem, razen tistim, ki jih je navedel v ponudbi, brez predhodnega soglasja naročnika. Prav tako ni možen prenos terjatev iz naslova te pogodbe brez privolitve naročnika.</w:t>
      </w:r>
    </w:p>
    <w:p w14:paraId="33BB041A" w14:textId="77777777" w:rsidR="00A43C83" w:rsidRPr="004B597C" w:rsidRDefault="00A43C83" w:rsidP="00A43C83">
      <w:pPr>
        <w:pStyle w:val="Naslovpoiljatelja"/>
        <w:rPr>
          <w:rFonts w:ascii="Arial Narrow" w:hAnsi="Arial Narrow"/>
          <w:sz w:val="20"/>
        </w:rPr>
      </w:pPr>
    </w:p>
    <w:p w14:paraId="28993875"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1917A045" w14:textId="77777777" w:rsidR="00A43C83" w:rsidRPr="004B597C" w:rsidRDefault="00A43C83" w:rsidP="00A43C83">
      <w:pPr>
        <w:pStyle w:val="Naslovpoiljatelja"/>
        <w:jc w:val="center"/>
        <w:rPr>
          <w:rFonts w:ascii="Arial Narrow" w:hAnsi="Arial Narrow"/>
          <w:sz w:val="20"/>
        </w:rPr>
      </w:pPr>
    </w:p>
    <w:p w14:paraId="3A6C40A6"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Kakršna koli sprememba pogodbe in dopolnitev pogodbe je možna le s pisnim aneksom k tej pogodbi. Sprememba pogodbe, ki ni dogovorjena s pisnim aneksom, ni veljavna (pisna oblika je določena kot pogoj za veljavnost spremembe, ne le zaradi lažjega dokazovanja).</w:t>
      </w:r>
    </w:p>
    <w:p w14:paraId="65F8E204" w14:textId="77777777" w:rsidR="00A43C83" w:rsidRPr="004B597C" w:rsidRDefault="00A43C83" w:rsidP="00A43C83">
      <w:pPr>
        <w:pStyle w:val="Naslovpoiljatelja"/>
        <w:rPr>
          <w:rFonts w:ascii="Arial Narrow" w:hAnsi="Arial Narrow"/>
          <w:sz w:val="20"/>
        </w:rPr>
      </w:pPr>
    </w:p>
    <w:p w14:paraId="180398C2"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5D081421" w14:textId="77777777" w:rsidR="00A43C83" w:rsidRPr="004B597C" w:rsidRDefault="00A43C83" w:rsidP="00A43C83">
      <w:pPr>
        <w:pStyle w:val="Naslovpoiljatelja"/>
        <w:jc w:val="both"/>
        <w:rPr>
          <w:rFonts w:ascii="Arial Narrow" w:hAnsi="Arial Narrow"/>
          <w:sz w:val="20"/>
        </w:rPr>
      </w:pPr>
    </w:p>
    <w:p w14:paraId="19F92509"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primerih, ki niso urejeni s to pogodbo, se uporabljajo določila Povabila k oddaji ponudb in Obligacijskega zakonika.</w:t>
      </w:r>
    </w:p>
    <w:p w14:paraId="060E8518" w14:textId="77777777" w:rsidR="00A43C83" w:rsidRPr="004B597C" w:rsidRDefault="00A43C83" w:rsidP="00A43C83">
      <w:pPr>
        <w:pStyle w:val="Naslovpoiljatelja"/>
        <w:rPr>
          <w:rFonts w:ascii="Arial Narrow" w:hAnsi="Arial Narrow"/>
          <w:sz w:val="20"/>
        </w:rPr>
      </w:pPr>
    </w:p>
    <w:p w14:paraId="76148D62"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14:paraId="0D80D421" w14:textId="77777777" w:rsidR="00A43C83" w:rsidRPr="004B597C" w:rsidRDefault="00A43C83" w:rsidP="00A43C83">
      <w:pPr>
        <w:pStyle w:val="Naslovpoiljatelja"/>
        <w:jc w:val="both"/>
        <w:rPr>
          <w:rFonts w:ascii="Arial Narrow" w:hAnsi="Arial Narrow"/>
          <w:sz w:val="20"/>
        </w:rPr>
      </w:pPr>
    </w:p>
    <w:p w14:paraId="22569C47"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se dogovorita, da bosta morebitne spore iz te pogodbe reševali sporazumno.</w:t>
      </w:r>
    </w:p>
    <w:p w14:paraId="6FB622A9"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kolikor sporazumno reševanje ni možno, je za reševanje sporov iz te pogodbe pristojno sodišče v Ljubljani.</w:t>
      </w:r>
    </w:p>
    <w:p w14:paraId="395CA98D" w14:textId="77777777" w:rsidR="00A43C83" w:rsidRPr="004B597C" w:rsidRDefault="00A43C83" w:rsidP="00A43C83">
      <w:pPr>
        <w:pStyle w:val="Naslovpoiljatelja"/>
        <w:jc w:val="both"/>
        <w:rPr>
          <w:rFonts w:ascii="Arial Narrow" w:hAnsi="Arial Narrow"/>
          <w:sz w:val="20"/>
        </w:rPr>
      </w:pPr>
    </w:p>
    <w:p w14:paraId="32E15F50"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0B1258C8" w14:textId="77777777" w:rsidR="00A43C83" w:rsidRPr="004B597C" w:rsidRDefault="00A43C83" w:rsidP="00A43C83">
      <w:pPr>
        <w:pStyle w:val="Naslovpoiljatelja"/>
        <w:jc w:val="both"/>
        <w:rPr>
          <w:rFonts w:ascii="Arial Narrow" w:hAnsi="Arial Narrow"/>
          <w:sz w:val="20"/>
        </w:rPr>
      </w:pPr>
    </w:p>
    <w:p w14:paraId="59E4A687"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naročnika je</w:t>
      </w:r>
      <w:r w:rsidR="001879EA">
        <w:rPr>
          <w:rFonts w:ascii="Arial Narrow" w:hAnsi="Arial Narrow"/>
          <w:sz w:val="20"/>
        </w:rPr>
        <w:t>: vodja zobozdravstva posamezne enote</w:t>
      </w:r>
    </w:p>
    <w:p w14:paraId="33D579E3"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izvajalca je</w:t>
      </w:r>
      <w:r w:rsidR="00576792">
        <w:rPr>
          <w:rFonts w:ascii="Arial Narrow" w:hAnsi="Arial Narrow"/>
          <w:sz w:val="20"/>
        </w:rPr>
        <w:t>: ___________________________</w:t>
      </w:r>
    </w:p>
    <w:p w14:paraId="1FB1C213" w14:textId="77777777" w:rsidR="00A43C83" w:rsidRPr="004B597C" w:rsidRDefault="00A43C83" w:rsidP="00A43C83">
      <w:pPr>
        <w:pStyle w:val="Naslovpoiljatelja"/>
        <w:jc w:val="center"/>
        <w:rPr>
          <w:rFonts w:ascii="Arial Narrow" w:hAnsi="Arial Narrow"/>
          <w:sz w:val="20"/>
        </w:rPr>
      </w:pPr>
    </w:p>
    <w:p w14:paraId="016F06C2" w14:textId="77777777"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14:paraId="1B62E844" w14:textId="77777777" w:rsidR="00A43C83" w:rsidRPr="004B597C" w:rsidRDefault="00A43C83" w:rsidP="00A43C83">
      <w:pPr>
        <w:pStyle w:val="Naslovpoiljatelja"/>
        <w:jc w:val="both"/>
        <w:rPr>
          <w:rFonts w:ascii="Arial Narrow" w:hAnsi="Arial Narrow"/>
          <w:sz w:val="20"/>
        </w:rPr>
      </w:pPr>
    </w:p>
    <w:p w14:paraId="3C753D7D" w14:textId="77777777"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je sestavljena in podpisana v 2 enakih izvodih, od katerih prejme vsaka stran po 1 izvod.</w:t>
      </w:r>
    </w:p>
    <w:p w14:paraId="78C4C002" w14:textId="77777777" w:rsidR="00A43C83" w:rsidRPr="004B597C" w:rsidRDefault="00A43C83" w:rsidP="00A43C83">
      <w:pPr>
        <w:pStyle w:val="Naslovpoiljatelja"/>
        <w:jc w:val="both"/>
        <w:rPr>
          <w:rFonts w:ascii="Arial Narrow" w:hAnsi="Arial Narrow"/>
          <w:sz w:val="20"/>
        </w:rPr>
      </w:pPr>
    </w:p>
    <w:p w14:paraId="2F06FBEC" w14:textId="77777777" w:rsidR="00A43C83" w:rsidRPr="004B597C" w:rsidRDefault="00A43C83" w:rsidP="00A43C83">
      <w:pPr>
        <w:pStyle w:val="Naslovpoiljatelja"/>
        <w:jc w:val="both"/>
        <w:rPr>
          <w:rFonts w:ascii="Arial Narrow" w:hAnsi="Arial Narrow"/>
          <w:sz w:val="20"/>
        </w:rPr>
      </w:pPr>
    </w:p>
    <w:p w14:paraId="39FB557E" w14:textId="77777777" w:rsidR="00A43C83" w:rsidRPr="004B597C" w:rsidRDefault="008F1FC9" w:rsidP="00A43C83">
      <w:pPr>
        <w:pStyle w:val="Naslovpoiljatelja"/>
        <w:jc w:val="both"/>
        <w:rPr>
          <w:rFonts w:ascii="Arial Narrow" w:hAnsi="Arial Narrow"/>
          <w:sz w:val="20"/>
        </w:rPr>
      </w:pPr>
      <w:r>
        <w:rPr>
          <w:rFonts w:ascii="Arial Narrow" w:hAnsi="Arial Narrow"/>
          <w:sz w:val="20"/>
        </w:rPr>
        <w:t>Ljubljana</w:t>
      </w:r>
      <w:r w:rsidR="00A43C83" w:rsidRPr="004B597C">
        <w:rPr>
          <w:rFonts w:ascii="Arial Narrow" w:hAnsi="Arial Narrow"/>
          <w:sz w:val="20"/>
        </w:rPr>
        <w:t>, dne ___________________</w:t>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Pr>
          <w:rFonts w:ascii="Arial Narrow" w:hAnsi="Arial Narrow"/>
          <w:sz w:val="20"/>
        </w:rPr>
        <w:tab/>
      </w:r>
      <w:r w:rsidR="00A43C83" w:rsidRPr="004B597C">
        <w:rPr>
          <w:rFonts w:ascii="Arial Narrow" w:hAnsi="Arial Narrow"/>
          <w:sz w:val="20"/>
        </w:rPr>
        <w:t xml:space="preserve">Ljubljana, dne </w:t>
      </w:r>
      <w:r w:rsidR="00576792">
        <w:rPr>
          <w:rFonts w:ascii="Arial Narrow" w:hAnsi="Arial Narrow"/>
          <w:sz w:val="20"/>
        </w:rPr>
        <w:t>_____________</w:t>
      </w:r>
    </w:p>
    <w:p w14:paraId="7A0B848F" w14:textId="77777777"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r>
    </w:p>
    <w:p w14:paraId="26E94E39" w14:textId="5F6318FB"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t>Št.: 2002-1/202</w:t>
      </w:r>
      <w:r w:rsidR="00D06EAA">
        <w:rPr>
          <w:rFonts w:ascii="Arial Narrow" w:hAnsi="Arial Narrow"/>
          <w:sz w:val="20"/>
        </w:rPr>
        <w:t>3</w:t>
      </w:r>
      <w:r w:rsidRPr="004B597C">
        <w:rPr>
          <w:rFonts w:ascii="Arial Narrow" w:hAnsi="Arial Narrow"/>
          <w:sz w:val="20"/>
        </w:rPr>
        <w:t>-</w:t>
      </w:r>
    </w:p>
    <w:p w14:paraId="5F6AA650" w14:textId="77777777" w:rsidR="00A43C83" w:rsidRPr="004B597C" w:rsidRDefault="00A43C83" w:rsidP="00A43C83">
      <w:pPr>
        <w:pStyle w:val="Naslovpoiljatelja"/>
        <w:tabs>
          <w:tab w:val="left" w:pos="5715"/>
        </w:tabs>
        <w:jc w:val="both"/>
        <w:rPr>
          <w:rFonts w:ascii="Arial Narrow" w:hAnsi="Arial Narrow"/>
          <w:sz w:val="20"/>
        </w:rPr>
      </w:pPr>
    </w:p>
    <w:p w14:paraId="197B4174" w14:textId="77777777" w:rsidR="00A43C83" w:rsidRPr="004B597C" w:rsidRDefault="00A43C83" w:rsidP="00A43C83">
      <w:pPr>
        <w:pStyle w:val="Naslovpoiljatelja"/>
        <w:jc w:val="both"/>
        <w:rPr>
          <w:rFonts w:ascii="Arial Narrow" w:hAnsi="Arial Narrow"/>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A43C83" w:rsidRPr="004B597C" w14:paraId="0F76E7F4" w14:textId="77777777" w:rsidTr="00165522">
        <w:trPr>
          <w:trHeight w:val="247"/>
        </w:trPr>
        <w:tc>
          <w:tcPr>
            <w:tcW w:w="4283" w:type="dxa"/>
          </w:tcPr>
          <w:p w14:paraId="288AB252" w14:textId="77777777"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Izvajalec:</w:t>
            </w:r>
          </w:p>
        </w:tc>
        <w:tc>
          <w:tcPr>
            <w:tcW w:w="850" w:type="dxa"/>
          </w:tcPr>
          <w:p w14:paraId="6BE7A996" w14:textId="77777777" w:rsidR="00A43C83" w:rsidRPr="004B597C" w:rsidRDefault="00A43C83" w:rsidP="00165522">
            <w:pPr>
              <w:jc w:val="right"/>
              <w:rPr>
                <w:rFonts w:ascii="Arial Narrow" w:hAnsi="Arial Narrow"/>
                <w:snapToGrid w:val="0"/>
                <w:color w:val="000000"/>
                <w:szCs w:val="20"/>
              </w:rPr>
            </w:pPr>
          </w:p>
        </w:tc>
        <w:tc>
          <w:tcPr>
            <w:tcW w:w="4253" w:type="dxa"/>
          </w:tcPr>
          <w:p w14:paraId="3161C95E" w14:textId="77777777"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Naročnik:</w:t>
            </w:r>
          </w:p>
        </w:tc>
      </w:tr>
      <w:tr w:rsidR="00A43C83" w:rsidRPr="004B597C" w14:paraId="71D1BA0A" w14:textId="77777777" w:rsidTr="00165522">
        <w:trPr>
          <w:trHeight w:val="247"/>
        </w:trPr>
        <w:tc>
          <w:tcPr>
            <w:tcW w:w="4283" w:type="dxa"/>
          </w:tcPr>
          <w:p w14:paraId="5FAD3615" w14:textId="77777777" w:rsidR="00A43C83" w:rsidRPr="004B597C" w:rsidRDefault="00A43C83" w:rsidP="00165522">
            <w:pPr>
              <w:jc w:val="center"/>
              <w:rPr>
                <w:rFonts w:ascii="Arial Narrow" w:hAnsi="Arial Narrow"/>
                <w:snapToGrid w:val="0"/>
                <w:color w:val="000000"/>
                <w:szCs w:val="20"/>
              </w:rPr>
            </w:pPr>
          </w:p>
        </w:tc>
        <w:tc>
          <w:tcPr>
            <w:tcW w:w="850" w:type="dxa"/>
          </w:tcPr>
          <w:p w14:paraId="1300B78C" w14:textId="77777777" w:rsidR="00A43C83" w:rsidRPr="004B597C" w:rsidRDefault="00A43C83" w:rsidP="00165522">
            <w:pPr>
              <w:jc w:val="right"/>
              <w:rPr>
                <w:rFonts w:ascii="Arial Narrow" w:hAnsi="Arial Narrow"/>
                <w:snapToGrid w:val="0"/>
                <w:color w:val="000000"/>
                <w:szCs w:val="20"/>
              </w:rPr>
            </w:pPr>
          </w:p>
        </w:tc>
        <w:tc>
          <w:tcPr>
            <w:tcW w:w="4253" w:type="dxa"/>
          </w:tcPr>
          <w:p w14:paraId="1D8E2943" w14:textId="77777777"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ZDRAVSTVENI DOM LJUBLJANA</w:t>
            </w:r>
          </w:p>
        </w:tc>
      </w:tr>
      <w:tr w:rsidR="00A43C83" w:rsidRPr="004B597C" w14:paraId="46611EB7" w14:textId="77777777" w:rsidTr="00165522">
        <w:trPr>
          <w:trHeight w:val="247"/>
        </w:trPr>
        <w:tc>
          <w:tcPr>
            <w:tcW w:w="4283" w:type="dxa"/>
          </w:tcPr>
          <w:p w14:paraId="15DB1582" w14:textId="77777777" w:rsidR="00A43C83" w:rsidRPr="004B597C" w:rsidRDefault="00A43C83" w:rsidP="00165522">
            <w:pPr>
              <w:jc w:val="center"/>
              <w:rPr>
                <w:rFonts w:ascii="Arial Narrow" w:hAnsi="Arial Narrow"/>
                <w:snapToGrid w:val="0"/>
                <w:color w:val="000000"/>
                <w:szCs w:val="20"/>
              </w:rPr>
            </w:pPr>
          </w:p>
        </w:tc>
        <w:tc>
          <w:tcPr>
            <w:tcW w:w="850" w:type="dxa"/>
          </w:tcPr>
          <w:p w14:paraId="10D4EA15" w14:textId="77777777" w:rsidR="00A43C83" w:rsidRPr="004B597C" w:rsidRDefault="00A43C83" w:rsidP="00165522">
            <w:pPr>
              <w:jc w:val="right"/>
              <w:rPr>
                <w:rFonts w:ascii="Arial Narrow" w:hAnsi="Arial Narrow"/>
                <w:snapToGrid w:val="0"/>
                <w:color w:val="000000"/>
                <w:szCs w:val="20"/>
              </w:rPr>
            </w:pPr>
          </w:p>
        </w:tc>
        <w:tc>
          <w:tcPr>
            <w:tcW w:w="4253" w:type="dxa"/>
          </w:tcPr>
          <w:p w14:paraId="5324D08A" w14:textId="77777777"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direktorica:</w:t>
            </w:r>
          </w:p>
        </w:tc>
      </w:tr>
      <w:tr w:rsidR="00A43C83" w:rsidRPr="004B597C" w14:paraId="4E69C731" w14:textId="77777777" w:rsidTr="00165522">
        <w:trPr>
          <w:trHeight w:val="247"/>
        </w:trPr>
        <w:tc>
          <w:tcPr>
            <w:tcW w:w="4283" w:type="dxa"/>
          </w:tcPr>
          <w:p w14:paraId="16E4317E" w14:textId="77777777" w:rsidR="00A43C83" w:rsidRPr="004B597C" w:rsidRDefault="00A43C83" w:rsidP="00165522">
            <w:pPr>
              <w:jc w:val="center"/>
              <w:rPr>
                <w:rFonts w:ascii="Arial Narrow" w:hAnsi="Arial Narrow"/>
                <w:snapToGrid w:val="0"/>
                <w:color w:val="000000"/>
                <w:szCs w:val="20"/>
              </w:rPr>
            </w:pPr>
          </w:p>
        </w:tc>
        <w:tc>
          <w:tcPr>
            <w:tcW w:w="850" w:type="dxa"/>
          </w:tcPr>
          <w:p w14:paraId="4B4B6E89" w14:textId="77777777" w:rsidR="00A43C83" w:rsidRPr="004B597C" w:rsidRDefault="00A43C83" w:rsidP="00165522">
            <w:pPr>
              <w:jc w:val="right"/>
              <w:rPr>
                <w:rFonts w:ascii="Arial Narrow" w:hAnsi="Arial Narrow"/>
                <w:snapToGrid w:val="0"/>
                <w:color w:val="000000"/>
                <w:szCs w:val="20"/>
              </w:rPr>
            </w:pPr>
          </w:p>
        </w:tc>
        <w:tc>
          <w:tcPr>
            <w:tcW w:w="4253" w:type="dxa"/>
          </w:tcPr>
          <w:p w14:paraId="27DC6DB7" w14:textId="77777777" w:rsidR="00A43C83" w:rsidRPr="004B597C" w:rsidRDefault="00A43C83" w:rsidP="00165522">
            <w:pPr>
              <w:jc w:val="center"/>
              <w:rPr>
                <w:rFonts w:ascii="Arial Narrow" w:hAnsi="Arial Narrow"/>
                <w:snapToGrid w:val="0"/>
                <w:color w:val="000000"/>
                <w:szCs w:val="20"/>
              </w:rPr>
            </w:pPr>
            <w:r>
              <w:rPr>
                <w:rFonts w:ascii="Arial Narrow" w:hAnsi="Arial Narrow"/>
                <w:snapToGrid w:val="0"/>
                <w:color w:val="000000"/>
                <w:szCs w:val="20"/>
              </w:rPr>
              <w:t>p</w:t>
            </w:r>
            <w:r w:rsidRPr="004B597C">
              <w:rPr>
                <w:rFonts w:ascii="Arial Narrow" w:hAnsi="Arial Narrow"/>
                <w:snapToGrid w:val="0"/>
                <w:color w:val="000000"/>
                <w:szCs w:val="20"/>
              </w:rPr>
              <w:t>rof. dr. Antonija Poplas Susič, dr. med., spec.</w:t>
            </w:r>
          </w:p>
        </w:tc>
      </w:tr>
    </w:tbl>
    <w:p w14:paraId="4B0B881A" w14:textId="77777777" w:rsidR="00A43C83" w:rsidRPr="009E4092" w:rsidRDefault="00A43C83" w:rsidP="00A43C83">
      <w:pPr>
        <w:rPr>
          <w:rFonts w:ascii="Arial Narrow" w:hAnsi="Arial Narrow"/>
          <w:szCs w:val="20"/>
        </w:rPr>
      </w:pPr>
    </w:p>
    <w:p w14:paraId="14713D77" w14:textId="77777777" w:rsidR="001778FE" w:rsidRDefault="001778FE">
      <w:pPr>
        <w:spacing w:line="240" w:lineRule="auto"/>
        <w:jc w:val="left"/>
        <w:rPr>
          <w:rFonts w:ascii="Arial Narrow" w:eastAsia="Times New Roman" w:hAnsi="Arial Narrow" w:cs="Arial"/>
          <w:szCs w:val="20"/>
          <w:lang w:eastAsia="sl-SI"/>
        </w:rPr>
      </w:pPr>
      <w:r>
        <w:rPr>
          <w:rFonts w:ascii="Arial Narrow" w:hAnsi="Arial Narrow" w:cs="Arial"/>
        </w:rPr>
        <w:br w:type="page"/>
      </w:r>
    </w:p>
    <w:p w14:paraId="574FC6E9" w14:textId="77777777" w:rsidR="00165DD8" w:rsidRPr="00BF5D36" w:rsidRDefault="00165DD8" w:rsidP="00BF5D36">
      <w:pPr>
        <w:pStyle w:val="Naslovpoiljatelja"/>
        <w:rPr>
          <w:rFonts w:ascii="Arial Narrow" w:hAnsi="Arial Narrow" w:cs="Arial"/>
          <w:sz w:val="20"/>
        </w:rPr>
      </w:pPr>
    </w:p>
    <w:p w14:paraId="2A8EB9D4" w14:textId="77777777"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14:paraId="407BC40C" w14:textId="77777777" w:rsidR="00165DD8" w:rsidRPr="00E658AC" w:rsidRDefault="00165DD8" w:rsidP="00165DD8">
      <w:pPr>
        <w:rPr>
          <w:rFonts w:ascii="Arial Narrow" w:hAnsi="Arial Narrow"/>
          <w:b/>
          <w:szCs w:val="20"/>
        </w:rPr>
      </w:pPr>
    </w:p>
    <w:p w14:paraId="671CC584" w14:textId="77777777" w:rsidR="00165DD8" w:rsidRPr="00E658AC" w:rsidRDefault="00165DD8" w:rsidP="00165DD8">
      <w:pPr>
        <w:rPr>
          <w:b/>
          <w:szCs w:val="20"/>
        </w:rPr>
      </w:pPr>
      <w:r w:rsidRPr="00E658AC">
        <w:rPr>
          <w:rFonts w:ascii="Arial Narrow" w:hAnsi="Arial Narrow"/>
          <w:b/>
          <w:szCs w:val="20"/>
        </w:rPr>
        <w:t>ESPD OBRAZEC</w:t>
      </w:r>
    </w:p>
    <w:p w14:paraId="55D24BE4" w14:textId="77777777" w:rsidR="00165DD8" w:rsidRPr="00E658AC" w:rsidRDefault="00165DD8" w:rsidP="00165DD8">
      <w:pPr>
        <w:ind w:left="4248" w:firstLine="708"/>
        <w:rPr>
          <w:szCs w:val="20"/>
        </w:rPr>
      </w:pPr>
    </w:p>
    <w:p w14:paraId="7FB65C17" w14:textId="77777777"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14:paraId="11F7DEA3" w14:textId="77777777"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14:paraId="6D24C57D" w14:textId="77777777" w:rsidR="00631EA7" w:rsidRPr="00E658AC" w:rsidRDefault="00631EA7">
      <w:pPr>
        <w:spacing w:line="240" w:lineRule="auto"/>
        <w:jc w:val="left"/>
        <w:rPr>
          <w:rFonts w:ascii="Arial Narrow" w:hAnsi="Arial Narrow"/>
          <w:i/>
          <w:szCs w:val="20"/>
        </w:rPr>
      </w:pPr>
    </w:p>
    <w:p w14:paraId="3C0DCF2C" w14:textId="77777777" w:rsidR="00435476" w:rsidRPr="00E658AC" w:rsidRDefault="00165DD8" w:rsidP="00435476">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00435476" w:rsidRPr="00E658AC">
        <w:rPr>
          <w:rFonts w:ascii="Arial Narrow" w:hAnsi="Arial Narrow"/>
          <w:szCs w:val="20"/>
        </w:rPr>
        <w:tab/>
        <w:t>Priloga 6</w:t>
      </w:r>
    </w:p>
    <w:p w14:paraId="78D1A3FF" w14:textId="77777777" w:rsidR="00435476" w:rsidRPr="00E658AC" w:rsidRDefault="00435476" w:rsidP="00435476">
      <w:pPr>
        <w:spacing w:line="240" w:lineRule="auto"/>
        <w:jc w:val="left"/>
        <w:rPr>
          <w:rFonts w:ascii="Arial Narrow" w:hAnsi="Arial Narrow"/>
          <w:szCs w:val="20"/>
        </w:rPr>
      </w:pPr>
    </w:p>
    <w:p w14:paraId="1D8D65C0" w14:textId="77777777" w:rsidR="00435476" w:rsidRPr="00E658AC" w:rsidRDefault="00435476" w:rsidP="00435476">
      <w:pPr>
        <w:spacing w:line="240" w:lineRule="auto"/>
        <w:jc w:val="left"/>
        <w:rPr>
          <w:rFonts w:ascii="Arial Narrow" w:hAnsi="Arial Narrow"/>
          <w:i/>
          <w:szCs w:val="20"/>
        </w:rPr>
      </w:pPr>
    </w:p>
    <w:p w14:paraId="548530D2" w14:textId="77777777" w:rsidR="00435476" w:rsidRPr="00E658AC" w:rsidRDefault="00435476" w:rsidP="00435476">
      <w:pPr>
        <w:pStyle w:val="BodyText1"/>
        <w:ind w:right="-1"/>
        <w:rPr>
          <w:rFonts w:ascii="Arial Narrow" w:hAnsi="Arial Narrow"/>
          <w:sz w:val="20"/>
          <w:lang w:val="sk-SK"/>
        </w:rPr>
      </w:pPr>
      <w:r>
        <w:rPr>
          <w:rFonts w:ascii="Arial Narrow" w:hAnsi="Arial Narrow"/>
          <w:sz w:val="20"/>
          <w:lang w:val="sk-SK"/>
        </w:rPr>
        <w:t>POTRDILA VSEH BANK, PRI KATERIH IMA PONUDNIK ODPRT TRANSAKCIJSKI RAČUN ALI BON OBRAZEC</w:t>
      </w:r>
    </w:p>
    <w:p w14:paraId="14AEB95D" w14:textId="77777777" w:rsidR="00435476" w:rsidRPr="00E658AC" w:rsidRDefault="00435476" w:rsidP="00435476">
      <w:pPr>
        <w:pStyle w:val="BodyText1"/>
        <w:ind w:right="-1"/>
        <w:rPr>
          <w:rFonts w:ascii="Arial Narrow" w:hAnsi="Arial Narrow"/>
          <w:sz w:val="20"/>
          <w:lang w:val="sk-SK"/>
        </w:rPr>
      </w:pPr>
    </w:p>
    <w:p w14:paraId="0E09ECCB" w14:textId="77777777" w:rsidR="00435476" w:rsidRPr="00E658AC" w:rsidRDefault="00435476" w:rsidP="00435476">
      <w:pPr>
        <w:pStyle w:val="BodyText1"/>
        <w:ind w:right="-1"/>
        <w:rPr>
          <w:rFonts w:ascii="Arial Narrow" w:hAnsi="Arial Narrow"/>
          <w:sz w:val="20"/>
          <w:lang w:val="sk-SK"/>
        </w:rPr>
      </w:pPr>
    </w:p>
    <w:p w14:paraId="2DCDF094" w14:textId="77777777" w:rsidR="00435476" w:rsidRPr="00E658AC" w:rsidRDefault="00435476" w:rsidP="00435476">
      <w:pPr>
        <w:rPr>
          <w:rFonts w:ascii="Arial Narrow" w:hAnsi="Arial Narrow"/>
          <w:szCs w:val="20"/>
        </w:rPr>
      </w:pPr>
      <w:r>
        <w:rPr>
          <w:rFonts w:ascii="Arial Narrow" w:hAnsi="Arial Narrow"/>
          <w:szCs w:val="20"/>
        </w:rPr>
        <w:t>P</w:t>
      </w:r>
      <w:r w:rsidRPr="00E658AC">
        <w:rPr>
          <w:rFonts w:ascii="Arial Narrow" w:hAnsi="Arial Narrow"/>
          <w:szCs w:val="20"/>
        </w:rPr>
        <w:t>onudnik</w:t>
      </w:r>
      <w:r>
        <w:rPr>
          <w:rFonts w:ascii="Arial Narrow" w:hAnsi="Arial Narrow"/>
          <w:szCs w:val="20"/>
        </w:rPr>
        <w:t xml:space="preserve"> predloži potrdila vseh bank, pri katerih ima odprte račune ali bon obrazec iz katerega bo razvidno, da ponudnikovi transakcijski računu v preteklih 6-ih mesecih niso bili blokirani. dokazilo ne sme biti starejše od 30 dni od roka za prejem ponudb.</w:t>
      </w:r>
    </w:p>
    <w:p w14:paraId="50932685" w14:textId="77777777" w:rsidR="00435476" w:rsidRPr="00E658AC" w:rsidRDefault="00435476" w:rsidP="00435476">
      <w:pPr>
        <w:spacing w:line="240" w:lineRule="auto"/>
        <w:jc w:val="left"/>
        <w:rPr>
          <w:szCs w:val="20"/>
        </w:rPr>
      </w:pPr>
      <w:r w:rsidRPr="00E658AC">
        <w:rPr>
          <w:szCs w:val="20"/>
        </w:rPr>
        <w:br w:type="page"/>
      </w:r>
    </w:p>
    <w:p w14:paraId="3839A478" w14:textId="77777777" w:rsidR="00435476" w:rsidRPr="00E658AC" w:rsidRDefault="00435476" w:rsidP="00435476">
      <w:pPr>
        <w:rPr>
          <w:rFonts w:ascii="Arial Narrow" w:hAnsi="Arial Narrow"/>
          <w:szCs w:val="20"/>
        </w:rPr>
      </w:pPr>
    </w:p>
    <w:p w14:paraId="16675581" w14:textId="77777777" w:rsidR="00435476" w:rsidRPr="00E658AC" w:rsidRDefault="00435476" w:rsidP="0043547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14:paraId="1547FB66" w14:textId="77777777" w:rsidR="00435476" w:rsidRPr="00E658AC" w:rsidRDefault="00435476" w:rsidP="00435476">
      <w:pPr>
        <w:spacing w:line="240" w:lineRule="auto"/>
        <w:jc w:val="left"/>
        <w:rPr>
          <w:rFonts w:ascii="Arial Narrow" w:hAnsi="Arial Narrow"/>
          <w:i/>
          <w:szCs w:val="20"/>
        </w:rPr>
      </w:pPr>
    </w:p>
    <w:p w14:paraId="0584411D" w14:textId="77777777" w:rsidR="00435476" w:rsidRPr="00E658AC" w:rsidRDefault="00435476" w:rsidP="00435476">
      <w:pPr>
        <w:rPr>
          <w:rFonts w:ascii="Arial Narrow" w:hAnsi="Arial Narrow"/>
          <w:szCs w:val="20"/>
        </w:rPr>
      </w:pPr>
      <w:r w:rsidRPr="00E658AC">
        <w:rPr>
          <w:rFonts w:ascii="Arial Narrow" w:hAnsi="Arial Narrow"/>
          <w:b/>
          <w:szCs w:val="20"/>
        </w:rPr>
        <w:t>IZJAVA O IZPOLNJEVANJU TEHNIČNIH IN KADROVSKIH SPOSOBNOSTI – REFERENČNA LISTA</w:t>
      </w:r>
    </w:p>
    <w:p w14:paraId="3DC2ACD5" w14:textId="77777777" w:rsidR="00435476" w:rsidRPr="00E658AC" w:rsidRDefault="00435476" w:rsidP="00435476">
      <w:pPr>
        <w:rPr>
          <w:rFonts w:ascii="Arial Narrow" w:hAnsi="Arial Narrow"/>
          <w:szCs w:val="20"/>
        </w:rPr>
      </w:pPr>
    </w:p>
    <w:p w14:paraId="706D432A" w14:textId="77777777" w:rsidR="00435476" w:rsidRPr="00E658AC" w:rsidRDefault="00435476" w:rsidP="00435476">
      <w:pPr>
        <w:rPr>
          <w:rFonts w:ascii="Arial Narrow" w:hAnsi="Arial Narrow"/>
          <w:szCs w:val="20"/>
        </w:rPr>
      </w:pPr>
      <w:r w:rsidRPr="00E658AC">
        <w:rPr>
          <w:rFonts w:ascii="Arial Narrow" w:hAnsi="Arial Narrow"/>
          <w:szCs w:val="20"/>
        </w:rPr>
        <w:t>Ponudnik __________________________________</w:t>
      </w:r>
    </w:p>
    <w:p w14:paraId="2AB68FA8" w14:textId="77777777" w:rsidR="00435476" w:rsidRPr="00E658AC" w:rsidRDefault="00435476" w:rsidP="00435476">
      <w:pPr>
        <w:rPr>
          <w:rFonts w:ascii="Arial Narrow" w:hAnsi="Arial Narrow"/>
          <w:szCs w:val="20"/>
        </w:rPr>
      </w:pPr>
    </w:p>
    <w:p w14:paraId="38B1DB00" w14:textId="77777777" w:rsidR="00435476" w:rsidRPr="00E658AC" w:rsidRDefault="00435476" w:rsidP="00435476">
      <w:pPr>
        <w:rPr>
          <w:rFonts w:ascii="Arial Narrow" w:hAnsi="Arial Narrow"/>
          <w:szCs w:val="20"/>
        </w:rPr>
      </w:pPr>
      <w:r w:rsidRPr="00E658AC">
        <w:rPr>
          <w:rFonts w:ascii="Arial Narrow" w:hAnsi="Arial Narrow"/>
          <w:szCs w:val="20"/>
        </w:rPr>
        <w:t xml:space="preserve">                __________________________________</w:t>
      </w:r>
    </w:p>
    <w:p w14:paraId="1A2B66F8" w14:textId="77777777" w:rsidR="00435476" w:rsidRPr="00E658AC" w:rsidRDefault="00435476" w:rsidP="00435476">
      <w:pPr>
        <w:rPr>
          <w:rFonts w:ascii="Arial Narrow" w:hAnsi="Arial Narrow"/>
          <w:szCs w:val="20"/>
        </w:rPr>
      </w:pPr>
    </w:p>
    <w:p w14:paraId="0E19F504" w14:textId="77777777" w:rsidR="00435476" w:rsidRPr="003B60E7" w:rsidRDefault="00435476" w:rsidP="00435476">
      <w:pPr>
        <w:rPr>
          <w:rFonts w:ascii="Arial Narrow" w:hAnsi="Arial Narrow"/>
          <w:szCs w:val="20"/>
        </w:rPr>
      </w:pPr>
      <w:r w:rsidRPr="003B60E7">
        <w:rPr>
          <w:rFonts w:ascii="Arial Narrow" w:hAnsi="Arial Narrow"/>
          <w:szCs w:val="20"/>
        </w:rPr>
        <w:t xml:space="preserve">V zvezi s prijavo na javni razpis štev. </w:t>
      </w:r>
      <w:r>
        <w:rPr>
          <w:rFonts w:ascii="Arial Narrow" w:hAnsi="Arial Narrow"/>
          <w:b/>
          <w:szCs w:val="20"/>
        </w:rPr>
        <w:t>JN-31/2022</w:t>
      </w:r>
      <w:r w:rsidRPr="003B60E7">
        <w:rPr>
          <w:rFonts w:ascii="Arial Narrow" w:hAnsi="Arial Narrow"/>
          <w:szCs w:val="20"/>
        </w:rPr>
        <w:t xml:space="preserve"> za ortodontske storitve izjavljamo, </w:t>
      </w:r>
    </w:p>
    <w:p w14:paraId="14D9416B" w14:textId="77777777" w:rsidR="00435476" w:rsidRPr="006C2246" w:rsidRDefault="00435476" w:rsidP="00435476">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14:paraId="6DAF6ABA" w14:textId="77777777" w:rsidR="00435476" w:rsidRPr="00276A42" w:rsidRDefault="00435476" w:rsidP="00435476">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14:paraId="7D9E5EFF" w14:textId="77777777" w:rsidR="00435476" w:rsidRPr="00457012" w:rsidRDefault="00435476" w:rsidP="00435476">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14:paraId="3FAF5F89" w14:textId="77777777" w:rsidR="00435476" w:rsidRPr="006C2246" w:rsidRDefault="00435476" w:rsidP="00435476">
      <w:pPr>
        <w:pStyle w:val="Odstavekseznama"/>
        <w:numPr>
          <w:ilvl w:val="0"/>
          <w:numId w:val="7"/>
        </w:numPr>
        <w:ind w:right="-1"/>
        <w:rPr>
          <w:rFonts w:ascii="Arial Narrow" w:hAnsi="Arial Narrow"/>
          <w:szCs w:val="20"/>
        </w:rPr>
      </w:pPr>
      <w:r w:rsidRPr="006C2246">
        <w:rPr>
          <w:rFonts w:ascii="Arial Narrow" w:hAnsi="Arial Narrow"/>
          <w:szCs w:val="20"/>
        </w:rPr>
        <w:t>navedb</w:t>
      </w:r>
      <w:r>
        <w:rPr>
          <w:rFonts w:ascii="Arial Narrow" w:hAnsi="Arial Narrow"/>
          <w:szCs w:val="20"/>
        </w:rPr>
        <w:t>a izvedenega referenčnega posla, izvedenega v zadnjih treh letih</w:t>
      </w:r>
    </w:p>
    <w:p w14:paraId="45F0F132" w14:textId="77777777" w:rsidR="00435476" w:rsidRPr="00457012" w:rsidRDefault="00435476" w:rsidP="00435476">
      <w:pPr>
        <w:pStyle w:val="Odstavekseznama"/>
        <w:numPr>
          <w:ilvl w:val="0"/>
          <w:numId w:val="7"/>
        </w:numPr>
        <w:rPr>
          <w:rFonts w:ascii="Arial Narrow" w:hAnsi="Arial Narrow"/>
        </w:rPr>
      </w:pPr>
      <w:r>
        <w:rPr>
          <w:rFonts w:ascii="Arial Narrow" w:hAnsi="Arial Narrow"/>
          <w:szCs w:val="20"/>
        </w:rPr>
        <w:t>p</w:t>
      </w:r>
      <w:r w:rsidRPr="00457012">
        <w:rPr>
          <w:rFonts w:ascii="Arial Narrow" w:hAnsi="Arial Narrow"/>
          <w:szCs w:val="20"/>
        </w:rPr>
        <w:t xml:space="preserve">onudnik priloži dokazila o strokovni izobrazbi za vse zaposlene, ki bodo izvajali storitve </w:t>
      </w:r>
      <w:proofErr w:type="spellStart"/>
      <w:r w:rsidRPr="00457012">
        <w:rPr>
          <w:rFonts w:ascii="Arial Narrow" w:hAnsi="Arial Narrow"/>
          <w:szCs w:val="20"/>
        </w:rPr>
        <w:t>ortodontije</w:t>
      </w:r>
      <w:proofErr w:type="spellEnd"/>
    </w:p>
    <w:p w14:paraId="4761F09E" w14:textId="77777777" w:rsidR="00435476" w:rsidRPr="00457012" w:rsidRDefault="00435476" w:rsidP="00435476">
      <w:pPr>
        <w:spacing w:line="240" w:lineRule="auto"/>
        <w:rPr>
          <w:rFonts w:ascii="Arial Narrow" w:hAnsi="Arial Narrow"/>
          <w:szCs w:val="20"/>
        </w:rPr>
      </w:pPr>
    </w:p>
    <w:p w14:paraId="1358B4FE" w14:textId="77777777" w:rsidR="00435476" w:rsidRPr="00457012" w:rsidRDefault="00435476" w:rsidP="00435476">
      <w:pPr>
        <w:ind w:right="-1"/>
        <w:rPr>
          <w:rFonts w:ascii="Arial Narrow" w:hAnsi="Arial Narrow"/>
          <w:szCs w:val="20"/>
        </w:rPr>
      </w:pPr>
    </w:p>
    <w:p w14:paraId="4D2434B6" w14:textId="77777777" w:rsidR="00435476" w:rsidRPr="008B7424" w:rsidRDefault="00435476" w:rsidP="00435476">
      <w:pPr>
        <w:rPr>
          <w:rFonts w:ascii="Arial Narrow" w:hAnsi="Arial Narrow"/>
          <w:szCs w:val="20"/>
        </w:rPr>
      </w:pPr>
      <w:r>
        <w:rPr>
          <w:rFonts w:ascii="Arial Narrow" w:hAnsi="Arial Narrow"/>
          <w:szCs w:val="20"/>
        </w:rPr>
        <w:t>Ponudnik navede referenčni posel o delovnih izkušnjah.</w:t>
      </w:r>
    </w:p>
    <w:p w14:paraId="01070C0D" w14:textId="77777777" w:rsidR="00435476" w:rsidRPr="00E658AC" w:rsidRDefault="00435476" w:rsidP="00435476">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701"/>
        <w:gridCol w:w="2552"/>
      </w:tblGrid>
      <w:tr w:rsidR="00435476" w:rsidRPr="00F12EAC" w14:paraId="670DC07B" w14:textId="77777777" w:rsidTr="00F7533B">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066611B6" w14:textId="77777777" w:rsidR="00435476" w:rsidRPr="00F12EAC" w:rsidRDefault="00435476" w:rsidP="00F7533B">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14C2356F"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14:paraId="798898C7"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085A06BC"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14:paraId="00C10A55"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 xml:space="preserve">(od </w:t>
            </w:r>
            <w:proofErr w:type="spellStart"/>
            <w:r w:rsidRPr="00F12EAC">
              <w:rPr>
                <w:rFonts w:ascii="Arial Narrow" w:hAnsi="Arial Narrow"/>
                <w:szCs w:val="20"/>
              </w:rPr>
              <w:t>mesec_leto</w:t>
            </w:r>
            <w:proofErr w:type="spellEnd"/>
            <w:r w:rsidRPr="00F12EAC">
              <w:rPr>
                <w:rFonts w:ascii="Arial Narrow" w:hAnsi="Arial Narrow"/>
                <w:szCs w:val="20"/>
              </w:rPr>
              <w:t xml:space="preserve"> do </w:t>
            </w:r>
            <w:proofErr w:type="spellStart"/>
            <w:r w:rsidRPr="00F12EAC">
              <w:rPr>
                <w:rFonts w:ascii="Arial Narrow" w:hAnsi="Arial Narrow"/>
                <w:szCs w:val="20"/>
              </w:rPr>
              <w:t>mesec_leto</w:t>
            </w:r>
            <w:proofErr w:type="spellEnd"/>
            <w:r w:rsidRPr="00F12EAC">
              <w:rPr>
                <w:rFonts w:ascii="Arial Narrow" w:hAnsi="Arial Narrow"/>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B5FC8E"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48A6845D"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14:paraId="3730D2A4" w14:textId="77777777" w:rsidR="00435476" w:rsidRPr="00F12EAC" w:rsidRDefault="00435476" w:rsidP="00F7533B">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e-mail)</w:t>
            </w:r>
          </w:p>
        </w:tc>
      </w:tr>
      <w:tr w:rsidR="00435476" w:rsidRPr="00F12EAC" w14:paraId="24DB545B" w14:textId="77777777" w:rsidTr="00F7533B">
        <w:tc>
          <w:tcPr>
            <w:tcW w:w="567" w:type="dxa"/>
            <w:tcBorders>
              <w:top w:val="single" w:sz="4" w:space="0" w:color="auto"/>
              <w:left w:val="single" w:sz="4" w:space="0" w:color="auto"/>
              <w:bottom w:val="single" w:sz="4" w:space="0" w:color="auto"/>
              <w:right w:val="single" w:sz="4" w:space="0" w:color="auto"/>
            </w:tcBorders>
          </w:tcPr>
          <w:p w14:paraId="159E25E6" w14:textId="77777777" w:rsidR="00435476" w:rsidRPr="00F12EAC" w:rsidRDefault="00435476" w:rsidP="00F7533B">
            <w:pPr>
              <w:pStyle w:val="Noga"/>
              <w:tabs>
                <w:tab w:val="clear" w:pos="4536"/>
                <w:tab w:val="clear" w:pos="9072"/>
              </w:tabs>
              <w:jc w:val="center"/>
              <w:rPr>
                <w:rFonts w:ascii="Arial Narrow" w:hAnsi="Arial Narrow"/>
                <w:szCs w:val="20"/>
              </w:rPr>
            </w:pPr>
          </w:p>
          <w:p w14:paraId="6F209BA7" w14:textId="77777777" w:rsidR="00435476" w:rsidRPr="00F12EAC" w:rsidRDefault="00435476" w:rsidP="00F7533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1005139" w14:textId="77777777" w:rsidR="00435476" w:rsidRPr="00F12EAC" w:rsidRDefault="00435476" w:rsidP="00F7533B">
            <w:pPr>
              <w:pStyle w:val="Noga"/>
              <w:tabs>
                <w:tab w:val="clear" w:pos="4536"/>
                <w:tab w:val="clear" w:pos="9072"/>
              </w:tabs>
              <w:rPr>
                <w:rFonts w:ascii="Arial Narrow" w:hAnsi="Arial Narrow"/>
                <w:szCs w:val="20"/>
              </w:rPr>
            </w:pPr>
          </w:p>
          <w:p w14:paraId="1438E5C8" w14:textId="77777777" w:rsidR="00435476" w:rsidRPr="00F12EAC" w:rsidRDefault="00435476" w:rsidP="00F7533B">
            <w:pPr>
              <w:pStyle w:val="Noga"/>
              <w:tabs>
                <w:tab w:val="clear" w:pos="4536"/>
                <w:tab w:val="clear" w:pos="9072"/>
              </w:tabs>
              <w:rPr>
                <w:rFonts w:ascii="Arial Narrow" w:hAnsi="Arial Narrow"/>
                <w:szCs w:val="20"/>
              </w:rPr>
            </w:pPr>
          </w:p>
          <w:p w14:paraId="65D3D69C" w14:textId="77777777" w:rsidR="00435476" w:rsidRPr="00F12EAC" w:rsidRDefault="00435476" w:rsidP="00F7533B">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DD1E47" w14:textId="77777777" w:rsidR="00435476" w:rsidRPr="00F12EAC" w:rsidRDefault="00435476" w:rsidP="00F7533B">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FDF4A14" w14:textId="77777777" w:rsidR="00435476" w:rsidRPr="00F12EAC" w:rsidRDefault="00435476" w:rsidP="00F7533B">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14:paraId="1429DBA0" w14:textId="77777777" w:rsidR="00435476" w:rsidRPr="00F12EAC" w:rsidRDefault="00435476" w:rsidP="00F7533B">
            <w:pPr>
              <w:pStyle w:val="Noga"/>
              <w:tabs>
                <w:tab w:val="clear" w:pos="4536"/>
                <w:tab w:val="clear" w:pos="9072"/>
              </w:tabs>
              <w:rPr>
                <w:rFonts w:ascii="Arial Narrow" w:hAnsi="Arial Narrow"/>
                <w:szCs w:val="20"/>
              </w:rPr>
            </w:pPr>
          </w:p>
        </w:tc>
      </w:tr>
    </w:tbl>
    <w:p w14:paraId="0D3FE8A0" w14:textId="77777777" w:rsidR="00435476" w:rsidRPr="00E658AC" w:rsidRDefault="00435476" w:rsidP="00435476">
      <w:pPr>
        <w:rPr>
          <w:rFonts w:ascii="Arial Narrow" w:hAnsi="Arial Narrow"/>
          <w:i/>
        </w:rPr>
      </w:pPr>
      <w:r w:rsidRPr="00E658AC">
        <w:rPr>
          <w:rFonts w:ascii="Arial Narrow" w:hAnsi="Arial Narrow"/>
          <w:i/>
        </w:rPr>
        <w:br w:type="page"/>
      </w:r>
    </w:p>
    <w:p w14:paraId="67CBF320" w14:textId="77777777" w:rsidR="00435476" w:rsidRPr="00E658AC" w:rsidRDefault="00435476" w:rsidP="00435476">
      <w:pPr>
        <w:jc w:val="right"/>
        <w:rPr>
          <w:rFonts w:ascii="Arial Narrow" w:hAnsi="Arial Narrow"/>
          <w:szCs w:val="20"/>
        </w:rPr>
      </w:pPr>
      <w:r w:rsidRPr="00E658AC">
        <w:rPr>
          <w:rFonts w:ascii="Arial Narrow" w:hAnsi="Arial Narrow"/>
          <w:szCs w:val="20"/>
        </w:rPr>
        <w:lastRenderedPageBreak/>
        <w:tab/>
        <w:t>Priloga 8</w:t>
      </w:r>
    </w:p>
    <w:p w14:paraId="163B0AE3" w14:textId="77777777" w:rsidR="00435476" w:rsidRPr="00E658AC" w:rsidRDefault="00435476" w:rsidP="00435476">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p>
    <w:p w14:paraId="721D6E65" w14:textId="77777777" w:rsidR="00435476" w:rsidRPr="00E658AC" w:rsidRDefault="00435476" w:rsidP="00435476">
      <w:pPr>
        <w:pStyle w:val="BodyText21"/>
        <w:widowControl/>
        <w:rPr>
          <w:rFonts w:ascii="Arial Narrow" w:hAnsi="Arial Narrow"/>
          <w:sz w:val="20"/>
        </w:rPr>
      </w:pPr>
    </w:p>
    <w:p w14:paraId="6E2100EA" w14:textId="77777777" w:rsidR="00435476" w:rsidRPr="00E658AC" w:rsidRDefault="00435476" w:rsidP="00435476">
      <w:pPr>
        <w:pStyle w:val="BodyText21"/>
        <w:widowControl/>
        <w:rPr>
          <w:rFonts w:ascii="Arial Narrow" w:hAnsi="Arial Narrow"/>
          <w:sz w:val="20"/>
        </w:rPr>
      </w:pPr>
    </w:p>
    <w:p w14:paraId="032D0454" w14:textId="77777777" w:rsidR="00435476" w:rsidRPr="00DD7894" w:rsidRDefault="00435476" w:rsidP="00435476">
      <w:pPr>
        <w:rPr>
          <w:rFonts w:ascii="Arial Narrow" w:hAnsi="Arial Narrow"/>
          <w:b/>
          <w:bCs/>
          <w:szCs w:val="20"/>
        </w:rPr>
      </w:pPr>
      <w:r>
        <w:rPr>
          <w:rFonts w:ascii="Arial Narrow" w:hAnsi="Arial Narrow"/>
          <w:b/>
          <w:bCs/>
          <w:szCs w:val="20"/>
        </w:rPr>
        <w:t>IZJAVA O ZAVAROVANJU POKLICNE ODGOVORNOSTI IN PREVZEMU ODGOVORNOSTI ZA STROKOVNO NAPAKO</w:t>
      </w:r>
    </w:p>
    <w:p w14:paraId="710BAC9B" w14:textId="77777777" w:rsidR="00435476" w:rsidRPr="00E658AC" w:rsidRDefault="00435476" w:rsidP="00435476">
      <w:pPr>
        <w:rPr>
          <w:rFonts w:ascii="Arial Narrow" w:hAnsi="Arial Narrow"/>
          <w:szCs w:val="20"/>
        </w:rPr>
      </w:pPr>
    </w:p>
    <w:p w14:paraId="67E9A8F3" w14:textId="77777777" w:rsidR="00435476" w:rsidRPr="00E658AC" w:rsidRDefault="00435476" w:rsidP="00435476">
      <w:pPr>
        <w:rPr>
          <w:rFonts w:ascii="Arial Narrow" w:hAnsi="Arial Narrow"/>
          <w:szCs w:val="20"/>
        </w:rPr>
      </w:pPr>
      <w:r>
        <w:rPr>
          <w:rFonts w:ascii="Arial Narrow" w:hAnsi="Arial Narrow"/>
          <w:szCs w:val="20"/>
        </w:rPr>
        <w:t>Izvajalec:</w:t>
      </w:r>
    </w:p>
    <w:p w14:paraId="0A035FC0" w14:textId="77777777" w:rsidR="00435476" w:rsidRPr="00E658AC" w:rsidRDefault="00435476" w:rsidP="00435476">
      <w:pPr>
        <w:rPr>
          <w:rFonts w:ascii="Arial Narrow" w:hAnsi="Arial Narrow"/>
          <w:szCs w:val="20"/>
        </w:rPr>
      </w:pPr>
      <w:r w:rsidRPr="00E658AC">
        <w:rPr>
          <w:rFonts w:ascii="Arial Narrow" w:hAnsi="Arial Narrow"/>
          <w:szCs w:val="20"/>
        </w:rPr>
        <w:t>________________________________</w:t>
      </w:r>
    </w:p>
    <w:p w14:paraId="3E7D0AB0" w14:textId="77777777" w:rsidR="00435476" w:rsidRPr="00E658AC" w:rsidRDefault="00435476" w:rsidP="00435476">
      <w:pPr>
        <w:rPr>
          <w:szCs w:val="20"/>
        </w:rPr>
      </w:pPr>
      <w:r w:rsidRPr="00E658AC">
        <w:rPr>
          <w:szCs w:val="20"/>
        </w:rPr>
        <w:t>________________________________</w:t>
      </w:r>
    </w:p>
    <w:p w14:paraId="5E0FD5C8" w14:textId="77777777" w:rsidR="00435476" w:rsidRPr="00E658AC" w:rsidRDefault="00435476" w:rsidP="00435476">
      <w:pPr>
        <w:rPr>
          <w:szCs w:val="20"/>
        </w:rPr>
      </w:pPr>
      <w:r w:rsidRPr="00E658AC">
        <w:rPr>
          <w:szCs w:val="20"/>
        </w:rPr>
        <w:t>________________________________</w:t>
      </w:r>
    </w:p>
    <w:p w14:paraId="20893D50" w14:textId="77777777" w:rsidR="00435476" w:rsidRPr="00E658AC" w:rsidRDefault="00435476" w:rsidP="00435476">
      <w:pPr>
        <w:rPr>
          <w:rFonts w:ascii="Arial Narrow" w:hAnsi="Arial Narrow"/>
          <w:szCs w:val="20"/>
        </w:rPr>
      </w:pPr>
    </w:p>
    <w:p w14:paraId="4C01EFDE" w14:textId="77777777" w:rsidR="00435476" w:rsidRDefault="00435476" w:rsidP="00435476">
      <w:pPr>
        <w:tabs>
          <w:tab w:val="left" w:pos="2730"/>
        </w:tabs>
        <w:rPr>
          <w:rFonts w:ascii="Arial Narrow" w:hAnsi="Arial Narrow"/>
          <w:szCs w:val="20"/>
        </w:rPr>
      </w:pPr>
    </w:p>
    <w:p w14:paraId="015BEE45" w14:textId="77777777" w:rsidR="00435476" w:rsidRDefault="00435476" w:rsidP="00435476">
      <w:pPr>
        <w:tabs>
          <w:tab w:val="left" w:pos="2730"/>
        </w:tabs>
        <w:rPr>
          <w:rFonts w:ascii="Arial Narrow" w:hAnsi="Arial Narrow"/>
          <w:szCs w:val="20"/>
        </w:rPr>
      </w:pPr>
    </w:p>
    <w:p w14:paraId="3ED07FA5" w14:textId="77777777" w:rsidR="00435476" w:rsidRDefault="00435476" w:rsidP="00435476">
      <w:pPr>
        <w:tabs>
          <w:tab w:val="left" w:pos="2730"/>
        </w:tabs>
        <w:rPr>
          <w:rFonts w:ascii="Arial Narrow" w:hAnsi="Arial Narrow"/>
          <w:szCs w:val="20"/>
        </w:rPr>
      </w:pPr>
    </w:p>
    <w:p w14:paraId="5FBDA7B8" w14:textId="77777777" w:rsidR="00435476" w:rsidRDefault="00435476" w:rsidP="00435476">
      <w:pPr>
        <w:tabs>
          <w:tab w:val="left" w:pos="2730"/>
        </w:tabs>
        <w:rPr>
          <w:rFonts w:ascii="Arial Narrow" w:hAnsi="Arial Narrow"/>
          <w:szCs w:val="20"/>
        </w:rPr>
      </w:pPr>
      <w:r>
        <w:rPr>
          <w:rFonts w:ascii="Arial Narrow" w:hAnsi="Arial Narrow"/>
          <w:szCs w:val="20"/>
        </w:rPr>
        <w:t>V zvezi s prijavo na JN-31/2022 Ortodontske storitve izjavljamo, da:</w:t>
      </w:r>
    </w:p>
    <w:p w14:paraId="09D82DCA" w14:textId="77777777" w:rsidR="00435476" w:rsidRDefault="00435476" w:rsidP="00435476">
      <w:pPr>
        <w:tabs>
          <w:tab w:val="left" w:pos="2730"/>
        </w:tabs>
        <w:rPr>
          <w:rFonts w:ascii="Arial Narrow" w:hAnsi="Arial Narrow"/>
          <w:szCs w:val="20"/>
        </w:rPr>
      </w:pPr>
    </w:p>
    <w:p w14:paraId="45616018" w14:textId="77777777" w:rsidR="00435476" w:rsidRDefault="00435476" w:rsidP="00435476">
      <w:pPr>
        <w:pStyle w:val="Odstavekseznama"/>
        <w:numPr>
          <w:ilvl w:val="0"/>
          <w:numId w:val="7"/>
        </w:numPr>
        <w:tabs>
          <w:tab w:val="left" w:pos="2730"/>
        </w:tabs>
        <w:rPr>
          <w:rFonts w:ascii="Arial Narrow" w:hAnsi="Arial Narrow"/>
          <w:szCs w:val="20"/>
        </w:rPr>
      </w:pPr>
      <w:r>
        <w:rPr>
          <w:rFonts w:ascii="Arial Narrow" w:hAnsi="Arial Narrow"/>
          <w:szCs w:val="20"/>
        </w:rPr>
        <w:t>ima ponudnik sklenjeno zavarovanje za poklicno odgovornost. Naročnik bo od izbranega kandidata zahteval predložitev fotokopije sklenjenega zavarovanja za poklicno odgovornost (za zdravniško napako).</w:t>
      </w:r>
    </w:p>
    <w:p w14:paraId="43B05E06" w14:textId="77777777" w:rsidR="00435476" w:rsidRDefault="00435476" w:rsidP="00435476">
      <w:pPr>
        <w:pStyle w:val="Odstavekseznama"/>
        <w:tabs>
          <w:tab w:val="left" w:pos="2730"/>
        </w:tabs>
        <w:rPr>
          <w:rFonts w:ascii="Arial Narrow" w:hAnsi="Arial Narrow"/>
          <w:szCs w:val="20"/>
        </w:rPr>
      </w:pPr>
    </w:p>
    <w:p w14:paraId="6013D5D5" w14:textId="77777777" w:rsidR="00435476" w:rsidRDefault="00435476" w:rsidP="00435476">
      <w:pPr>
        <w:pStyle w:val="Odstavekseznama"/>
        <w:numPr>
          <w:ilvl w:val="0"/>
          <w:numId w:val="7"/>
        </w:numPr>
        <w:tabs>
          <w:tab w:val="left" w:pos="2730"/>
        </w:tabs>
        <w:rPr>
          <w:rFonts w:ascii="Arial Narrow" w:hAnsi="Arial Narrow"/>
          <w:szCs w:val="20"/>
        </w:rPr>
      </w:pPr>
      <w:r>
        <w:rPr>
          <w:rFonts w:ascii="Arial Narrow" w:hAnsi="Arial Narrow"/>
          <w:szCs w:val="20"/>
        </w:rPr>
        <w:t>v celoti prevzema odgovornost za nastanek napake ali posledično odškodninsko odgovornost v primeru škodnega dogodka.</w:t>
      </w:r>
    </w:p>
    <w:p w14:paraId="73FF3B6B" w14:textId="77777777" w:rsidR="00435476" w:rsidRDefault="00435476" w:rsidP="00435476">
      <w:pPr>
        <w:pStyle w:val="Odstavekseznama"/>
        <w:tabs>
          <w:tab w:val="left" w:pos="2730"/>
        </w:tabs>
        <w:rPr>
          <w:rFonts w:ascii="Arial Narrow" w:hAnsi="Arial Narrow"/>
          <w:szCs w:val="20"/>
        </w:rPr>
      </w:pPr>
    </w:p>
    <w:p w14:paraId="21977F6B" w14:textId="77777777" w:rsidR="00435476" w:rsidRDefault="00435476" w:rsidP="00435476">
      <w:pPr>
        <w:tabs>
          <w:tab w:val="left" w:pos="2730"/>
        </w:tabs>
        <w:rPr>
          <w:rFonts w:ascii="Arial Narrow" w:hAnsi="Arial Narrow"/>
          <w:szCs w:val="20"/>
        </w:rPr>
      </w:pPr>
    </w:p>
    <w:p w14:paraId="4BFFF5FA" w14:textId="77777777" w:rsidR="00435476" w:rsidRPr="00DD7894" w:rsidRDefault="00435476" w:rsidP="00435476">
      <w:pPr>
        <w:tabs>
          <w:tab w:val="left" w:pos="2730"/>
        </w:tabs>
        <w:rPr>
          <w:rFonts w:ascii="Arial Narrow" w:hAnsi="Arial Narrow"/>
          <w:szCs w:val="20"/>
        </w:rPr>
      </w:pPr>
      <w:r>
        <w:rPr>
          <w:rFonts w:ascii="Arial Narrow" w:hAnsi="Arial Narrow"/>
          <w:szCs w:val="20"/>
        </w:rPr>
        <w:t>Ljubljana, ______________</w:t>
      </w:r>
      <w:r>
        <w:rPr>
          <w:rFonts w:ascii="Arial Narrow" w:hAnsi="Arial Narrow"/>
          <w:szCs w:val="20"/>
        </w:rPr>
        <w:tab/>
      </w:r>
      <w:r>
        <w:rPr>
          <w:rFonts w:ascii="Arial Narrow" w:hAnsi="Arial Narrow"/>
          <w:szCs w:val="20"/>
        </w:rPr>
        <w:tab/>
        <w:t>Žig:</w:t>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Podpis:</w:t>
      </w:r>
    </w:p>
    <w:p w14:paraId="358C43F3" w14:textId="77777777" w:rsidR="00435476" w:rsidRPr="00E658AC" w:rsidRDefault="00435476" w:rsidP="00435476">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14:paraId="62050BBD" w14:textId="611789BB" w:rsidR="00760AA9" w:rsidRPr="00E658AC" w:rsidRDefault="00760AA9" w:rsidP="00435476">
      <w:pPr>
        <w:spacing w:line="240" w:lineRule="auto"/>
        <w:jc w:val="left"/>
        <w:rPr>
          <w:rFonts w:ascii="Arial Narrow" w:hAnsi="Arial Narrow"/>
          <w:szCs w:val="20"/>
        </w:rPr>
      </w:pPr>
    </w:p>
    <w:sectPr w:rsidR="00760AA9" w:rsidRPr="00E658AC" w:rsidSect="0006659E">
      <w:headerReference w:type="default" r:id="rId18"/>
      <w:footerReference w:type="default" r:id="rId19"/>
      <w:headerReference w:type="first" r:id="rId20"/>
      <w:footerReference w:type="first" r:id="rId21"/>
      <w:pgSz w:w="11906" w:h="16838" w:code="9"/>
      <w:pgMar w:top="846" w:right="1418" w:bottom="1276" w:left="1418" w:header="70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8140" w14:textId="77777777" w:rsidR="00015087" w:rsidRDefault="00015087" w:rsidP="00107834">
      <w:pPr>
        <w:spacing w:line="240" w:lineRule="auto"/>
      </w:pPr>
      <w:r>
        <w:separator/>
      </w:r>
    </w:p>
  </w:endnote>
  <w:endnote w:type="continuationSeparator" w:id="0">
    <w:p w14:paraId="13C8A357" w14:textId="77777777" w:rsidR="00015087" w:rsidRDefault="0001508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EE"/>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33C99" w14:textId="77777777" w:rsidR="00865987" w:rsidRPr="00831D98" w:rsidRDefault="00865987" w:rsidP="00152883">
    <w:pPr>
      <w:pStyle w:val="Noga"/>
      <w:jc w:val="right"/>
      <w:rPr>
        <w:sz w:val="16"/>
        <w:szCs w:val="16"/>
      </w:rPr>
    </w:pPr>
    <w:r>
      <w:rPr>
        <w:sz w:val="16"/>
        <w:szCs w:val="16"/>
      </w:rPr>
      <w:t xml:space="preserve">Stran </w:t>
    </w:r>
    <w:r w:rsidR="00C876B7">
      <w:rPr>
        <w:sz w:val="16"/>
        <w:szCs w:val="16"/>
      </w:rPr>
      <w:fldChar w:fldCharType="begin"/>
    </w:r>
    <w:r>
      <w:rPr>
        <w:sz w:val="16"/>
        <w:szCs w:val="16"/>
      </w:rPr>
      <w:instrText xml:space="preserve"> PAGE  \* Arabic  \* MERGEFORMAT </w:instrText>
    </w:r>
    <w:r w:rsidR="00C876B7">
      <w:rPr>
        <w:sz w:val="16"/>
        <w:szCs w:val="16"/>
      </w:rPr>
      <w:fldChar w:fldCharType="separate"/>
    </w:r>
    <w:r w:rsidR="008D67D6">
      <w:rPr>
        <w:noProof/>
        <w:sz w:val="16"/>
        <w:szCs w:val="16"/>
      </w:rPr>
      <w:t>11</w:t>
    </w:r>
    <w:r w:rsidR="00C876B7">
      <w:rPr>
        <w:sz w:val="16"/>
        <w:szCs w:val="16"/>
      </w:rPr>
      <w:fldChar w:fldCharType="end"/>
    </w:r>
    <w:r>
      <w:rPr>
        <w:sz w:val="16"/>
        <w:szCs w:val="16"/>
      </w:rPr>
      <w:t>/</w:t>
    </w:r>
    <w:fldSimple w:instr=" NUMPAGES  \* Arabic  \* MERGEFORMAT ">
      <w:r w:rsidR="008D67D6" w:rsidRPr="008D67D6">
        <w:rPr>
          <w:noProof/>
          <w:sz w:val="16"/>
          <w:szCs w:val="16"/>
        </w:rPr>
        <w:t>23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83596" w14:textId="07E3490E" w:rsidR="00865987" w:rsidRPr="00887C43" w:rsidRDefault="00F40890" w:rsidP="00CC3252">
    <w:pPr>
      <w:pStyle w:val="Noga"/>
      <w:pBdr>
        <w:top w:val="single" w:sz="4" w:space="0" w:color="auto"/>
      </w:pBdr>
      <w:rPr>
        <w:sz w:val="16"/>
        <w:szCs w:val="16"/>
      </w:rPr>
    </w:pPr>
    <w:r>
      <w:rPr>
        <w:sz w:val="16"/>
        <w:szCs w:val="16"/>
      </w:rPr>
      <w:t>JN-06/2023</w:t>
    </w:r>
    <w:r w:rsidR="00CC3252">
      <w:rPr>
        <w:sz w:val="16"/>
        <w:szCs w:val="16"/>
      </w:rPr>
      <w:t xml:space="preserve"> ORTODONTSKE STORITVE</w:t>
    </w:r>
    <w:r w:rsidR="00865987">
      <w:rPr>
        <w:sz w:val="16"/>
        <w:szCs w:val="16"/>
      </w:rPr>
      <w:t xml:space="preserve"> </w:t>
    </w:r>
  </w:p>
  <w:p w14:paraId="4DACA4C4" w14:textId="77777777" w:rsidR="00865987" w:rsidRPr="00831D98" w:rsidRDefault="00865987" w:rsidP="00CC3252">
    <w:pPr>
      <w:pStyle w:val="Noga"/>
      <w:pBdr>
        <w:top w:val="single" w:sz="4"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8217" w14:textId="77777777" w:rsidR="00015087" w:rsidRDefault="00015087" w:rsidP="00107834">
      <w:pPr>
        <w:spacing w:line="240" w:lineRule="auto"/>
      </w:pPr>
      <w:r>
        <w:separator/>
      </w:r>
    </w:p>
  </w:footnote>
  <w:footnote w:type="continuationSeparator" w:id="0">
    <w:p w14:paraId="12C6C3CA" w14:textId="77777777" w:rsidR="00015087" w:rsidRDefault="00015087"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59572" w14:textId="77777777" w:rsidR="00865987" w:rsidRPr="0006659E" w:rsidRDefault="00865987" w:rsidP="0006659E">
    <w:pPr>
      <w:pStyle w:val="Glava"/>
      <w:jc w:val="center"/>
      <w:rPr>
        <w:rFonts w:ascii="Arial Narrow" w:hAnsi="Arial Narrow"/>
        <w:sz w:val="16"/>
        <w:szCs w:val="16"/>
      </w:rPr>
    </w:pPr>
    <w:r w:rsidRPr="0006659E">
      <w:rPr>
        <w:rFonts w:ascii="Arial Narrow" w:hAnsi="Arial Narrow"/>
        <w:sz w:val="16"/>
        <w:szCs w:val="16"/>
      </w:rPr>
      <w:t>ZDRAVSTVENI DOM LJUBLJANA</w:t>
    </w:r>
  </w:p>
  <w:p w14:paraId="39930338" w14:textId="3F73857F" w:rsidR="00865987" w:rsidRPr="0006659E" w:rsidRDefault="00F40890" w:rsidP="0006659E">
    <w:pPr>
      <w:pStyle w:val="Glava"/>
      <w:jc w:val="center"/>
      <w:rPr>
        <w:rFonts w:ascii="Arial Narrow" w:hAnsi="Arial Narrow"/>
        <w:sz w:val="16"/>
        <w:szCs w:val="16"/>
      </w:rPr>
    </w:pPr>
    <w:r>
      <w:rPr>
        <w:rFonts w:ascii="Arial Narrow" w:hAnsi="Arial Narrow"/>
        <w:sz w:val="16"/>
        <w:szCs w:val="16"/>
      </w:rPr>
      <w:t>JN-06/2023</w:t>
    </w:r>
    <w:r w:rsidR="00865987" w:rsidRPr="0006659E">
      <w:rPr>
        <w:rFonts w:ascii="Arial Narrow" w:hAnsi="Arial Narrow"/>
        <w:sz w:val="16"/>
        <w:szCs w:val="16"/>
      </w:rPr>
      <w:t xml:space="preserve"> </w:t>
    </w:r>
    <w:r w:rsidR="00865987">
      <w:rPr>
        <w:rFonts w:ascii="Arial Narrow" w:hAnsi="Arial Narrow"/>
        <w:sz w:val="16"/>
        <w:szCs w:val="16"/>
      </w:rPr>
      <w:t>ORTODONTSKE STORITVE</w:t>
    </w:r>
  </w:p>
  <w:p w14:paraId="57EF442C" w14:textId="77777777" w:rsidR="00865987" w:rsidRPr="00BF68EF" w:rsidRDefault="00865987" w:rsidP="0006659E">
    <w:pPr>
      <w:pStyle w:val="Glava"/>
      <w:rPr>
        <w:rFonts w:ascii="Arial Narrow" w:hAnsi="Arial Narrow"/>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CA4E" w14:textId="77777777" w:rsidR="00865987" w:rsidRDefault="00865987" w:rsidP="00BB1E26">
    <w:pPr>
      <w:pStyle w:val="Glava"/>
    </w:pPr>
    <w:r>
      <w:rPr>
        <w:noProof/>
        <w:lang w:eastAsia="sl-SI"/>
      </w:rPr>
      <w:drawing>
        <wp:anchor distT="0" distB="0" distL="114300" distR="114300" simplePos="0" relativeHeight="251659264" behindDoc="0" locked="0" layoutInCell="1" allowOverlap="1" wp14:anchorId="55F481EB" wp14:editId="20290A4F">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14:paraId="2AC101C2" w14:textId="77777777" w:rsidR="00865987" w:rsidRDefault="00865987" w:rsidP="00F269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3" w15:restartNumberingAfterBreak="0">
    <w:nsid w:val="04DF125C"/>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D15D7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AB1B43"/>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D5481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060365"/>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2114831E"/>
    <w:numStyleLink w:val="Headings"/>
  </w:abstractNum>
  <w:abstractNum w:abstractNumId="10" w15:restartNumberingAfterBreak="0">
    <w:nsid w:val="1E961450"/>
    <w:multiLevelType w:val="hybridMultilevel"/>
    <w:tmpl w:val="30442E26"/>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22D5943"/>
    <w:multiLevelType w:val="hybridMultilevel"/>
    <w:tmpl w:val="F6246EA2"/>
    <w:lvl w:ilvl="0" w:tplc="3EF83F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B3947"/>
    <w:multiLevelType w:val="hybridMultilevel"/>
    <w:tmpl w:val="8154FC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4" w15:restartNumberingAfterBreak="0">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0D81BD7"/>
    <w:multiLevelType w:val="hybridMultilevel"/>
    <w:tmpl w:val="8584C212"/>
    <w:lvl w:ilvl="0" w:tplc="0D165BF4">
      <w:start w:val="1"/>
      <w:numFmt w:val="decimal"/>
      <w:lvlText w:val="%1."/>
      <w:lvlJc w:val="righ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E7EB0"/>
    <w:multiLevelType w:val="hybridMultilevel"/>
    <w:tmpl w:val="EBC6D37E"/>
    <w:lvl w:ilvl="0" w:tplc="492A6566">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6C34C84"/>
    <w:multiLevelType w:val="hybridMultilevel"/>
    <w:tmpl w:val="66CE6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91657D"/>
    <w:multiLevelType w:val="hybridMultilevel"/>
    <w:tmpl w:val="705C17C4"/>
    <w:lvl w:ilvl="0" w:tplc="A0E607C6">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C70A87"/>
    <w:multiLevelType w:val="multilevel"/>
    <w:tmpl w:val="00000010"/>
    <w:lvl w:ilvl="0">
      <w:start w:val="1"/>
      <w:numFmt w:val="bullet"/>
      <w:lvlText w:val="-"/>
      <w:lvlJc w:val="left"/>
      <w:pPr>
        <w:tabs>
          <w:tab w:val="num" w:pos="510"/>
        </w:tabs>
        <w:ind w:left="510" w:hanging="510"/>
      </w:pPr>
      <w:rPr>
        <w:rFonts w:hAnsi="Courier New" w:hint="default"/>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0" w15:restartNumberingAfterBreak="0">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D973E1"/>
    <w:multiLevelType w:val="hybridMultilevel"/>
    <w:tmpl w:val="CFBCE6FE"/>
    <w:lvl w:ilvl="0" w:tplc="D214BF42">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6952F5E"/>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D2615CA"/>
    <w:multiLevelType w:val="hybridMultilevel"/>
    <w:tmpl w:val="CE8C6486"/>
    <w:lvl w:ilvl="0" w:tplc="0324F1D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09257FF"/>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3F83FE4"/>
    <w:multiLevelType w:val="hybridMultilevel"/>
    <w:tmpl w:val="90CC6C54"/>
    <w:lvl w:ilvl="0" w:tplc="09E019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B525648"/>
    <w:multiLevelType w:val="hybridMultilevel"/>
    <w:tmpl w:val="0634412E"/>
    <w:lvl w:ilvl="0" w:tplc="0424000F">
      <w:start w:val="1"/>
      <w:numFmt w:val="decimal"/>
      <w:lvlText w:val="%1."/>
      <w:lvlJc w:val="left"/>
      <w:pPr>
        <w:tabs>
          <w:tab w:val="num" w:pos="720"/>
        </w:tabs>
        <w:ind w:left="720" w:hanging="360"/>
      </w:pPr>
      <w:rPr>
        <w:rFonts w:hint="default"/>
      </w:rPr>
    </w:lvl>
    <w:lvl w:ilvl="1" w:tplc="D38404C2">
      <w:start w:val="1"/>
      <w:numFmt w:val="upp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E7A7019"/>
    <w:multiLevelType w:val="hybridMultilevel"/>
    <w:tmpl w:val="63E24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2442319">
    <w:abstractNumId w:val="37"/>
  </w:num>
  <w:num w:numId="2" w16cid:durableId="46308687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031877547">
    <w:abstractNumId w:val="33"/>
  </w:num>
  <w:num w:numId="4" w16cid:durableId="688488073">
    <w:abstractNumId w:val="5"/>
  </w:num>
  <w:num w:numId="5" w16cid:durableId="1308634416">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16cid:durableId="1652252984">
    <w:abstractNumId w:val="21"/>
  </w:num>
  <w:num w:numId="7" w16cid:durableId="1524591248">
    <w:abstractNumId w:val="25"/>
  </w:num>
  <w:num w:numId="8" w16cid:durableId="1954702853">
    <w:abstractNumId w:val="19"/>
  </w:num>
  <w:num w:numId="9" w16cid:durableId="432819516">
    <w:abstractNumId w:val="13"/>
  </w:num>
  <w:num w:numId="10" w16cid:durableId="1850215345">
    <w:abstractNumId w:val="29"/>
  </w:num>
  <w:num w:numId="11" w16cid:durableId="1651131371">
    <w:abstractNumId w:val="41"/>
  </w:num>
  <w:num w:numId="12" w16cid:durableId="1623196495">
    <w:abstractNumId w:val="42"/>
  </w:num>
  <w:num w:numId="13" w16cid:durableId="2096631198">
    <w:abstractNumId w:val="34"/>
  </w:num>
  <w:num w:numId="14" w16cid:durableId="2127890952">
    <w:abstractNumId w:val="35"/>
  </w:num>
  <w:num w:numId="15" w16cid:durableId="552353686">
    <w:abstractNumId w:val="27"/>
  </w:num>
  <w:num w:numId="16" w16cid:durableId="2113161555">
    <w:abstractNumId w:val="14"/>
  </w:num>
  <w:num w:numId="17" w16cid:durableId="2039160059">
    <w:abstractNumId w:val="20"/>
  </w:num>
  <w:num w:numId="18" w16cid:durableId="1650671789">
    <w:abstractNumId w:val="15"/>
  </w:num>
  <w:num w:numId="19" w16cid:durableId="1154028391">
    <w:abstractNumId w:val="26"/>
  </w:num>
  <w:num w:numId="20" w16cid:durableId="760182283">
    <w:abstractNumId w:val="18"/>
  </w:num>
  <w:num w:numId="21" w16cid:durableId="1195386912">
    <w:abstractNumId w:val="39"/>
  </w:num>
  <w:num w:numId="22" w16cid:durableId="441075666">
    <w:abstractNumId w:val="23"/>
  </w:num>
  <w:num w:numId="23" w16cid:durableId="1026909971">
    <w:abstractNumId w:val="22"/>
  </w:num>
  <w:num w:numId="24" w16cid:durableId="522942608">
    <w:abstractNumId w:val="16"/>
  </w:num>
  <w:num w:numId="25" w16cid:durableId="1624002074">
    <w:abstractNumId w:val="1"/>
  </w:num>
  <w:num w:numId="26" w16cid:durableId="1898783618">
    <w:abstractNumId w:val="24"/>
  </w:num>
  <w:num w:numId="27" w16cid:durableId="1923249814">
    <w:abstractNumId w:val="30"/>
  </w:num>
  <w:num w:numId="28" w16cid:durableId="1832984641">
    <w:abstractNumId w:val="2"/>
  </w:num>
  <w:num w:numId="29" w16cid:durableId="2106077339">
    <w:abstractNumId w:val="40"/>
  </w:num>
  <w:num w:numId="30" w16cid:durableId="1079987928">
    <w:abstractNumId w:val="11"/>
  </w:num>
  <w:num w:numId="31" w16cid:durableId="289437618">
    <w:abstractNumId w:val="32"/>
  </w:num>
  <w:num w:numId="32" w16cid:durableId="1051156619">
    <w:abstractNumId w:val="4"/>
  </w:num>
  <w:num w:numId="33" w16cid:durableId="1691838241">
    <w:abstractNumId w:val="38"/>
  </w:num>
  <w:num w:numId="34" w16cid:durableId="25957955">
    <w:abstractNumId w:val="8"/>
  </w:num>
  <w:num w:numId="35" w16cid:durableId="1319264978">
    <w:abstractNumId w:val="10"/>
  </w:num>
  <w:num w:numId="36" w16cid:durableId="1204636763">
    <w:abstractNumId w:val="31"/>
  </w:num>
  <w:num w:numId="37" w16cid:durableId="1028992268">
    <w:abstractNumId w:val="36"/>
  </w:num>
  <w:num w:numId="38" w16cid:durableId="1008216701">
    <w:abstractNumId w:val="12"/>
  </w:num>
  <w:num w:numId="39" w16cid:durableId="1532186670">
    <w:abstractNumId w:val="28"/>
  </w:num>
  <w:num w:numId="40" w16cid:durableId="1029835486">
    <w:abstractNumId w:val="6"/>
  </w:num>
  <w:num w:numId="41" w16cid:durableId="1728870749">
    <w:abstractNumId w:val="7"/>
  </w:num>
  <w:num w:numId="42" w16cid:durableId="849879353">
    <w:abstractNumId w:val="3"/>
  </w:num>
  <w:num w:numId="43" w16cid:durableId="1661928081">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78DE"/>
    <w:rsid w:val="00010E67"/>
    <w:rsid w:val="00011ADB"/>
    <w:rsid w:val="00015087"/>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D6329"/>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522"/>
    <w:rsid w:val="00165DD8"/>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C035F"/>
    <w:rsid w:val="002C173A"/>
    <w:rsid w:val="002C427C"/>
    <w:rsid w:val="002C4CA2"/>
    <w:rsid w:val="002C5389"/>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366EC"/>
    <w:rsid w:val="0034149C"/>
    <w:rsid w:val="00342B1C"/>
    <w:rsid w:val="003439F3"/>
    <w:rsid w:val="00343A24"/>
    <w:rsid w:val="003468BE"/>
    <w:rsid w:val="00347BB3"/>
    <w:rsid w:val="00350ADD"/>
    <w:rsid w:val="00350D7A"/>
    <w:rsid w:val="00351D7A"/>
    <w:rsid w:val="0035229F"/>
    <w:rsid w:val="003529CF"/>
    <w:rsid w:val="00354169"/>
    <w:rsid w:val="00354351"/>
    <w:rsid w:val="00355112"/>
    <w:rsid w:val="003577BA"/>
    <w:rsid w:val="00357ACA"/>
    <w:rsid w:val="00360B5B"/>
    <w:rsid w:val="00361663"/>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5476"/>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10C4"/>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AB0"/>
    <w:rsid w:val="004B7F0C"/>
    <w:rsid w:val="004B7F76"/>
    <w:rsid w:val="004C33C4"/>
    <w:rsid w:val="004C55A6"/>
    <w:rsid w:val="004C6D4D"/>
    <w:rsid w:val="004C6F58"/>
    <w:rsid w:val="004C6FD6"/>
    <w:rsid w:val="004D0122"/>
    <w:rsid w:val="004D1D42"/>
    <w:rsid w:val="004D2D58"/>
    <w:rsid w:val="004D5EF4"/>
    <w:rsid w:val="004E118C"/>
    <w:rsid w:val="004E39CC"/>
    <w:rsid w:val="004E39EA"/>
    <w:rsid w:val="004F093D"/>
    <w:rsid w:val="004F2392"/>
    <w:rsid w:val="004F2794"/>
    <w:rsid w:val="004F283B"/>
    <w:rsid w:val="004F54B2"/>
    <w:rsid w:val="004F5F6A"/>
    <w:rsid w:val="004F6255"/>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70CFD"/>
    <w:rsid w:val="00571869"/>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0FEB"/>
    <w:rsid w:val="0068120C"/>
    <w:rsid w:val="006817BF"/>
    <w:rsid w:val="006826BD"/>
    <w:rsid w:val="00682C9B"/>
    <w:rsid w:val="00683CB5"/>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C0665"/>
    <w:rsid w:val="006C095B"/>
    <w:rsid w:val="006C1F26"/>
    <w:rsid w:val="006C2246"/>
    <w:rsid w:val="006C40F1"/>
    <w:rsid w:val="006D06AC"/>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E5"/>
    <w:rsid w:val="00712F4D"/>
    <w:rsid w:val="00713BBC"/>
    <w:rsid w:val="007149CA"/>
    <w:rsid w:val="00715D5A"/>
    <w:rsid w:val="00717B28"/>
    <w:rsid w:val="0072162A"/>
    <w:rsid w:val="007234E6"/>
    <w:rsid w:val="00724AF7"/>
    <w:rsid w:val="007256A7"/>
    <w:rsid w:val="00725A0C"/>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81D"/>
    <w:rsid w:val="008472C1"/>
    <w:rsid w:val="00847570"/>
    <w:rsid w:val="008477BB"/>
    <w:rsid w:val="008511E8"/>
    <w:rsid w:val="008522B5"/>
    <w:rsid w:val="0085369F"/>
    <w:rsid w:val="00863794"/>
    <w:rsid w:val="008638BE"/>
    <w:rsid w:val="00864565"/>
    <w:rsid w:val="00864C6C"/>
    <w:rsid w:val="00864DE9"/>
    <w:rsid w:val="008658E0"/>
    <w:rsid w:val="00865987"/>
    <w:rsid w:val="0087131C"/>
    <w:rsid w:val="00872184"/>
    <w:rsid w:val="00875864"/>
    <w:rsid w:val="00877060"/>
    <w:rsid w:val="00884486"/>
    <w:rsid w:val="00885574"/>
    <w:rsid w:val="00887743"/>
    <w:rsid w:val="00887C43"/>
    <w:rsid w:val="008913EC"/>
    <w:rsid w:val="0089323E"/>
    <w:rsid w:val="00894096"/>
    <w:rsid w:val="0089453D"/>
    <w:rsid w:val="008958F3"/>
    <w:rsid w:val="00895941"/>
    <w:rsid w:val="008A1381"/>
    <w:rsid w:val="008A6C51"/>
    <w:rsid w:val="008B00DC"/>
    <w:rsid w:val="008B0D4C"/>
    <w:rsid w:val="008B1594"/>
    <w:rsid w:val="008B1833"/>
    <w:rsid w:val="008B3190"/>
    <w:rsid w:val="008B6487"/>
    <w:rsid w:val="008B7424"/>
    <w:rsid w:val="008C0918"/>
    <w:rsid w:val="008C0ED9"/>
    <w:rsid w:val="008C1B57"/>
    <w:rsid w:val="008C24A7"/>
    <w:rsid w:val="008C6D85"/>
    <w:rsid w:val="008C7509"/>
    <w:rsid w:val="008D0587"/>
    <w:rsid w:val="008D3A46"/>
    <w:rsid w:val="008D4102"/>
    <w:rsid w:val="008D49DE"/>
    <w:rsid w:val="008D5414"/>
    <w:rsid w:val="008D5D2B"/>
    <w:rsid w:val="008D67D6"/>
    <w:rsid w:val="008D770F"/>
    <w:rsid w:val="008E1D08"/>
    <w:rsid w:val="008E280A"/>
    <w:rsid w:val="008E3F72"/>
    <w:rsid w:val="008E469C"/>
    <w:rsid w:val="008E4ECC"/>
    <w:rsid w:val="008E6EF7"/>
    <w:rsid w:val="008F0F9C"/>
    <w:rsid w:val="008F1FC9"/>
    <w:rsid w:val="008F24D9"/>
    <w:rsid w:val="008F353B"/>
    <w:rsid w:val="008F3BE2"/>
    <w:rsid w:val="008F5F92"/>
    <w:rsid w:val="008F6BFB"/>
    <w:rsid w:val="008F7637"/>
    <w:rsid w:val="009008DE"/>
    <w:rsid w:val="0090340C"/>
    <w:rsid w:val="0090636C"/>
    <w:rsid w:val="0090674E"/>
    <w:rsid w:val="00912114"/>
    <w:rsid w:val="009139AC"/>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391D"/>
    <w:rsid w:val="00974AB6"/>
    <w:rsid w:val="00975E5C"/>
    <w:rsid w:val="0097694F"/>
    <w:rsid w:val="0098141E"/>
    <w:rsid w:val="0098168E"/>
    <w:rsid w:val="00981ACD"/>
    <w:rsid w:val="00982606"/>
    <w:rsid w:val="009829C8"/>
    <w:rsid w:val="00984CB8"/>
    <w:rsid w:val="00986DF2"/>
    <w:rsid w:val="009873C4"/>
    <w:rsid w:val="00990C82"/>
    <w:rsid w:val="009911D2"/>
    <w:rsid w:val="00994AFF"/>
    <w:rsid w:val="00997A0E"/>
    <w:rsid w:val="009A0CEA"/>
    <w:rsid w:val="009A1E4D"/>
    <w:rsid w:val="009A2CF9"/>
    <w:rsid w:val="009A2F4A"/>
    <w:rsid w:val="009A4B19"/>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B0771"/>
    <w:rsid w:val="00AB34EE"/>
    <w:rsid w:val="00AB47F7"/>
    <w:rsid w:val="00AB664D"/>
    <w:rsid w:val="00AB6A80"/>
    <w:rsid w:val="00AB6C05"/>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5F6"/>
    <w:rsid w:val="00C63B20"/>
    <w:rsid w:val="00C64F8D"/>
    <w:rsid w:val="00C70CC8"/>
    <w:rsid w:val="00C73E52"/>
    <w:rsid w:val="00C74F89"/>
    <w:rsid w:val="00C7529C"/>
    <w:rsid w:val="00C760A1"/>
    <w:rsid w:val="00C76FB5"/>
    <w:rsid w:val="00C87525"/>
    <w:rsid w:val="00C8762A"/>
    <w:rsid w:val="00C876B7"/>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1E11"/>
    <w:rsid w:val="00CC257E"/>
    <w:rsid w:val="00CC31DD"/>
    <w:rsid w:val="00CC3252"/>
    <w:rsid w:val="00CC3A9A"/>
    <w:rsid w:val="00CC660E"/>
    <w:rsid w:val="00CE1D03"/>
    <w:rsid w:val="00CE1E86"/>
    <w:rsid w:val="00CE35AB"/>
    <w:rsid w:val="00CE3D01"/>
    <w:rsid w:val="00CE3DF1"/>
    <w:rsid w:val="00CE5848"/>
    <w:rsid w:val="00CE6259"/>
    <w:rsid w:val="00CE69E0"/>
    <w:rsid w:val="00CE7FD3"/>
    <w:rsid w:val="00CF0483"/>
    <w:rsid w:val="00CF2756"/>
    <w:rsid w:val="00CF293E"/>
    <w:rsid w:val="00CF3DCC"/>
    <w:rsid w:val="00CF4503"/>
    <w:rsid w:val="00D00701"/>
    <w:rsid w:val="00D015FA"/>
    <w:rsid w:val="00D02F20"/>
    <w:rsid w:val="00D06EAA"/>
    <w:rsid w:val="00D107B2"/>
    <w:rsid w:val="00D1095A"/>
    <w:rsid w:val="00D138CE"/>
    <w:rsid w:val="00D14B03"/>
    <w:rsid w:val="00D14DD2"/>
    <w:rsid w:val="00D16D46"/>
    <w:rsid w:val="00D17F02"/>
    <w:rsid w:val="00D229D3"/>
    <w:rsid w:val="00D2358A"/>
    <w:rsid w:val="00D24892"/>
    <w:rsid w:val="00D25434"/>
    <w:rsid w:val="00D26262"/>
    <w:rsid w:val="00D26EBF"/>
    <w:rsid w:val="00D277D6"/>
    <w:rsid w:val="00D323A4"/>
    <w:rsid w:val="00D32DF2"/>
    <w:rsid w:val="00D334BF"/>
    <w:rsid w:val="00D349E3"/>
    <w:rsid w:val="00D363AD"/>
    <w:rsid w:val="00D3644E"/>
    <w:rsid w:val="00D371FF"/>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611F0"/>
    <w:rsid w:val="00D61EA1"/>
    <w:rsid w:val="00D62971"/>
    <w:rsid w:val="00D6326E"/>
    <w:rsid w:val="00D63EF4"/>
    <w:rsid w:val="00D64C4B"/>
    <w:rsid w:val="00D65E75"/>
    <w:rsid w:val="00D65E97"/>
    <w:rsid w:val="00D66E7F"/>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E68DF"/>
    <w:rsid w:val="00DF3EA2"/>
    <w:rsid w:val="00DF6DA4"/>
    <w:rsid w:val="00DF718E"/>
    <w:rsid w:val="00DF7965"/>
    <w:rsid w:val="00E04560"/>
    <w:rsid w:val="00E1220B"/>
    <w:rsid w:val="00E16C40"/>
    <w:rsid w:val="00E17385"/>
    <w:rsid w:val="00E2008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C5E96"/>
    <w:rsid w:val="00ED0938"/>
    <w:rsid w:val="00ED0A6C"/>
    <w:rsid w:val="00ED13E0"/>
    <w:rsid w:val="00ED31FA"/>
    <w:rsid w:val="00ED35BE"/>
    <w:rsid w:val="00ED3A36"/>
    <w:rsid w:val="00ED3BFB"/>
    <w:rsid w:val="00ED3E86"/>
    <w:rsid w:val="00ED4807"/>
    <w:rsid w:val="00ED4E02"/>
    <w:rsid w:val="00ED7620"/>
    <w:rsid w:val="00ED7FD1"/>
    <w:rsid w:val="00EE0518"/>
    <w:rsid w:val="00EE1731"/>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0890"/>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A764C"/>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FCB"/>
    <w:rsid w:val="00FD512E"/>
    <w:rsid w:val="00FD5BBA"/>
    <w:rsid w:val="00FD71EC"/>
    <w:rsid w:val="00FE0500"/>
    <w:rsid w:val="00FE0B1A"/>
    <w:rsid w:val="00FE5F34"/>
    <w:rsid w:val="00FE6155"/>
    <w:rsid w:val="00FE70EE"/>
    <w:rsid w:val="00FE710B"/>
    <w:rsid w:val="00FF202A"/>
    <w:rsid w:val="00FF3665"/>
    <w:rsid w:val="00FF4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49046"/>
  <w15:docId w15:val="{CD14F36E-EE44-4B2F-AFE7-CB0F77ED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Pripombasklic">
    <w:name w:val="annotation reference"/>
    <w:basedOn w:val="Privzetapisavaodstavka"/>
    <w:semiHidden/>
    <w:unhideWhenUsed/>
    <w:rsid w:val="005A75EE"/>
    <w:rPr>
      <w:sz w:val="16"/>
      <w:szCs w:val="16"/>
    </w:rPr>
  </w:style>
  <w:style w:type="paragraph" w:styleId="Pripombabesedilo">
    <w:name w:val="annotation text"/>
    <w:basedOn w:val="Navaden"/>
    <w:link w:val="PripombabesediloZnak1"/>
    <w:semiHidden/>
    <w:unhideWhenUsed/>
    <w:rsid w:val="005A75EE"/>
    <w:pPr>
      <w:spacing w:line="240" w:lineRule="auto"/>
    </w:pPr>
    <w:rPr>
      <w:szCs w:val="20"/>
    </w:rPr>
  </w:style>
  <w:style w:type="character" w:customStyle="1" w:styleId="PripombabesediloZnak1">
    <w:name w:val="Pripomba – besedilo Znak1"/>
    <w:basedOn w:val="Privzetapisavaodstavka"/>
    <w:link w:val="Pripombabesedilo"/>
    <w:semiHidden/>
    <w:rsid w:val="005A75EE"/>
    <w:rPr>
      <w:rFonts w:ascii="Arial" w:hAnsi="Arial"/>
      <w:lang w:eastAsia="en-US"/>
    </w:rPr>
  </w:style>
  <w:style w:type="paragraph" w:styleId="Zadevapripombe">
    <w:name w:val="annotation subject"/>
    <w:basedOn w:val="Pripombabesedilo"/>
    <w:next w:val="Pripombabesedilo"/>
    <w:link w:val="ZadevapripombeZnak1"/>
    <w:uiPriority w:val="99"/>
    <w:semiHidden/>
    <w:unhideWhenUsed/>
    <w:rsid w:val="005A75EE"/>
    <w:rPr>
      <w:b/>
      <w:bCs/>
    </w:rPr>
  </w:style>
  <w:style w:type="character" w:customStyle="1" w:styleId="ZadevapripombeZnak1">
    <w:name w:val="Zadeva pripombe Znak1"/>
    <w:basedOn w:val="PripombabesediloZnak1"/>
    <w:link w:val="Zadevapripombe"/>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 w:type="character" w:styleId="Nerazreenaomemba">
    <w:name w:val="Unresolved Mention"/>
    <w:basedOn w:val="Privzetapisavaodstavka"/>
    <w:uiPriority w:val="99"/>
    <w:semiHidden/>
    <w:unhideWhenUsed/>
    <w:rsid w:val="000D63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212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09EF3-E2C4-4F61-94BC-CE780C15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86</TotalTime>
  <Pages>19</Pages>
  <Words>5819</Words>
  <Characters>33169</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38911</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 Savić</cp:lastModifiedBy>
  <cp:revision>12</cp:revision>
  <cp:lastPrinted>2023-01-24T11:12:00Z</cp:lastPrinted>
  <dcterms:created xsi:type="dcterms:W3CDTF">2023-01-17T12:21:00Z</dcterms:created>
  <dcterms:modified xsi:type="dcterms:W3CDTF">2023-01-26T12:36:00Z</dcterms:modified>
</cp:coreProperties>
</file>